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53"/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334"/>
        <w:gridCol w:w="1331"/>
        <w:gridCol w:w="1333"/>
        <w:gridCol w:w="1330"/>
        <w:gridCol w:w="1337"/>
        <w:gridCol w:w="1330"/>
        <w:gridCol w:w="1330"/>
      </w:tblGrid>
      <w:tr w:rsidR="005B7C2D" w:rsidRPr="00390D6E" w:rsidTr="005B7C2D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5B7C2D" w:rsidRPr="006E4AD1" w:rsidRDefault="005B7C2D" w:rsidP="005B7C2D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มกราคม ๒๕๕๔  </w:t>
            </w:r>
            <w:r w:rsidRPr="006E4AD1"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ปี เถาะ  </w:t>
            </w:r>
            <w:r w:rsidRPr="006E4AD1">
              <w:rPr>
                <w:rFonts w:ascii="Tahoma" w:hAnsi="Tahoma" w:cs="Tahoma" w:hint="cs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               </w:t>
            </w:r>
            <w:r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 xml:space="preserve">                   </w:t>
            </w:r>
            <w:r w:rsidRPr="006E4AD1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January 2011</w:t>
            </w:r>
          </w:p>
        </w:tc>
      </w:tr>
      <w:tr w:rsidR="005B7C2D" w:rsidRPr="00390D6E" w:rsidTr="005B7C2D">
        <w:trPr>
          <w:trHeight w:val="567"/>
        </w:trPr>
        <w:tc>
          <w:tcPr>
            <w:tcW w:w="2250" w:type="dxa"/>
            <w:shd w:val="clear" w:color="auto" w:fill="D9D9D9" w:themeFill="background1" w:themeFillShade="D9"/>
          </w:tcPr>
          <w:p w:rsidR="005B7C2D" w:rsidRDefault="005B7C2D" w:rsidP="005B7C2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5B7C2D" w:rsidRPr="00664792" w:rsidRDefault="005B7C2D" w:rsidP="005B7C2D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5B7C2D" w:rsidRPr="00664792" w:rsidRDefault="005B7C2D" w:rsidP="005B7C2D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5B7C2D" w:rsidRPr="00664792" w:rsidRDefault="005B7C2D" w:rsidP="005B7C2D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3" w:type="dxa"/>
            <w:shd w:val="clear" w:color="auto" w:fill="D9D9D9" w:themeFill="background1" w:themeFillShade="D9"/>
            <w:vAlign w:val="center"/>
          </w:tcPr>
          <w:p w:rsidR="005B7C2D" w:rsidRPr="00664792" w:rsidRDefault="005B7C2D" w:rsidP="005B7C2D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5B7C2D" w:rsidRPr="00664792" w:rsidRDefault="005B7C2D" w:rsidP="005B7C2D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5B7C2D" w:rsidRPr="00664792" w:rsidRDefault="005B7C2D" w:rsidP="005B7C2D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5B7C2D" w:rsidRPr="00664792" w:rsidRDefault="005B7C2D" w:rsidP="005B7C2D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5B7C2D" w:rsidRPr="00664792" w:rsidRDefault="005B7C2D" w:rsidP="005B7C2D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5B7C2D" w:rsidTr="005B7C2D">
        <w:trPr>
          <w:trHeight w:val="851"/>
        </w:trPr>
        <w:tc>
          <w:tcPr>
            <w:tcW w:w="2250" w:type="dxa"/>
            <w:vMerge w:val="restart"/>
          </w:tcPr>
          <w:p w:rsidR="005B7C2D" w:rsidRPr="00FE5185" w:rsidRDefault="005B7C2D" w:rsidP="00855795">
            <w:pPr>
              <w:spacing w:after="0"/>
              <w:rPr>
                <w:rFonts w:ascii="Tahoma" w:hAnsi="Tahoma" w:cs="Tahoma" w:hint="cs"/>
                <w:sz w:val="16"/>
                <w:szCs w:val="16"/>
                <w:cs/>
                <w:lang w:bidi="th-TH"/>
              </w:rPr>
            </w:pPr>
          </w:p>
        </w:tc>
        <w:tc>
          <w:tcPr>
            <w:tcW w:w="1334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1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3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7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</w:tr>
      <w:tr w:rsidR="005B7C2D" w:rsidTr="005B7C2D">
        <w:trPr>
          <w:trHeight w:val="851"/>
        </w:trPr>
        <w:tc>
          <w:tcPr>
            <w:tcW w:w="2250" w:type="dxa"/>
            <w:vMerge/>
          </w:tcPr>
          <w:p w:rsidR="005B7C2D" w:rsidRDefault="005B7C2D" w:rsidP="005B7C2D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  <w:tc>
          <w:tcPr>
            <w:tcW w:w="1331" w:type="dxa"/>
          </w:tcPr>
          <w:p w:rsidR="005B7C2D" w:rsidRPr="0043725E" w:rsidRDefault="00855795" w:rsidP="005B7C2D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5" type="#_x0000_t202" style="position:absolute;margin-left:59.75pt;margin-top:24.2pt;width:79.5pt;height:19.5pt;z-index:-251686912;mso-position-horizontal-relative:text;mso-position-vertical-relative:text" strokecolor="white [3212]">
                  <v:textbox style="mso-next-textbox:#_x0000_s1095">
                    <w:txbxContent>
                      <w:p w:rsidR="000E6F2E" w:rsidRDefault="00E21FCF" w:rsidP="005B7C2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๑๔ ค่ำ เดือน ๑</w:t>
                        </w:r>
                      </w:p>
                    </w:txbxContent>
                  </v:textbox>
                </v:shape>
              </w:pict>
            </w:r>
            <w:r w:rsidR="005B7C2D" w:rsidRPr="0043725E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  <w:tc>
          <w:tcPr>
            <w:tcW w:w="1333" w:type="dxa"/>
          </w:tcPr>
          <w:p w:rsidR="005B7C2D" w:rsidRPr="00CF0A20" w:rsidRDefault="005B7C2D" w:rsidP="005B7C2D">
            <w:pPr>
              <w:rPr>
                <w:rFonts w:ascii="Tahoma" w:hAnsi="Tahoma" w:cs="Tahoma"/>
                <w:sz w:val="28"/>
                <w:szCs w:val="2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  <w:tc>
          <w:tcPr>
            <w:tcW w:w="1337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</w:tr>
      <w:tr w:rsidR="005B7C2D" w:rsidTr="005B7C2D">
        <w:trPr>
          <w:trHeight w:val="851"/>
        </w:trPr>
        <w:tc>
          <w:tcPr>
            <w:tcW w:w="2250" w:type="dxa"/>
            <w:vMerge/>
          </w:tcPr>
          <w:p w:rsidR="005B7C2D" w:rsidRDefault="005B7C2D" w:rsidP="005B7C2D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  <w:tc>
          <w:tcPr>
            <w:tcW w:w="1331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  <w:tc>
          <w:tcPr>
            <w:tcW w:w="1333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  <w:tc>
          <w:tcPr>
            <w:tcW w:w="1330" w:type="dxa"/>
          </w:tcPr>
          <w:p w:rsidR="005B7C2D" w:rsidRPr="0043725E" w:rsidRDefault="00855795" w:rsidP="005B7C2D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96" type="#_x0000_t202" style="position:absolute;margin-left:-4.45pt;margin-top:24.4pt;width:79.5pt;height:19.5pt;z-index:-251639808;mso-position-horizontal-relative:text;mso-position-vertical-relative:text" strokecolor="white [3212]">
                  <v:textbox style="mso-next-textbox:#_x0000_s1096">
                    <w:txbxContent>
                      <w:p w:rsidR="000E6F2E" w:rsidRDefault="009A657B" w:rsidP="005B7C2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๒</w:t>
                        </w:r>
                      </w:p>
                    </w:txbxContent>
                  </v:textbox>
                </v:shape>
              </w:pict>
            </w:r>
            <w:r w:rsidR="005B7C2D" w:rsidRPr="0043725E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  <w:tc>
          <w:tcPr>
            <w:tcW w:w="1337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</w:tr>
      <w:tr w:rsidR="005B7C2D" w:rsidTr="005B7C2D">
        <w:trPr>
          <w:trHeight w:val="851"/>
        </w:trPr>
        <w:tc>
          <w:tcPr>
            <w:tcW w:w="2250" w:type="dxa"/>
            <w:vMerge/>
          </w:tcPr>
          <w:p w:rsidR="005B7C2D" w:rsidRDefault="005B7C2D" w:rsidP="005B7C2D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  <w:tc>
          <w:tcPr>
            <w:tcW w:w="1331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  <w:tc>
          <w:tcPr>
            <w:tcW w:w="1333" w:type="dxa"/>
          </w:tcPr>
          <w:p w:rsidR="005B7C2D" w:rsidRPr="0043725E" w:rsidRDefault="00855795" w:rsidP="005B7C2D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97" type="#_x0000_t202" style="position:absolute;margin-left:60.7pt;margin-top:24.55pt;width:79.5pt;height:19.5pt;z-index:-251638784;mso-position-horizontal-relative:text;mso-position-vertical-relative:text" strokecolor="white [3212]">
                  <v:textbox style="mso-next-textbox:#_x0000_s1097">
                    <w:txbxContent>
                      <w:p w:rsidR="000E6F2E" w:rsidRDefault="009A657B" w:rsidP="005B7C2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๑๕ ค่ำ เดือน ๒</w:t>
                        </w:r>
                      </w:p>
                    </w:txbxContent>
                  </v:textbox>
                </v:shape>
              </w:pict>
            </w:r>
            <w:r w:rsidR="005B7C2D" w:rsidRPr="0043725E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  <w:tc>
          <w:tcPr>
            <w:tcW w:w="1337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</w:tr>
      <w:tr w:rsidR="005B7C2D" w:rsidTr="005B7C2D">
        <w:trPr>
          <w:trHeight w:val="851"/>
        </w:trPr>
        <w:tc>
          <w:tcPr>
            <w:tcW w:w="2250" w:type="dxa"/>
            <w:vMerge/>
          </w:tcPr>
          <w:p w:rsidR="005B7C2D" w:rsidRDefault="005B7C2D" w:rsidP="005B7C2D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  <w:tc>
          <w:tcPr>
            <w:tcW w:w="1331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  <w:tc>
          <w:tcPr>
            <w:tcW w:w="1333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  <w:tc>
          <w:tcPr>
            <w:tcW w:w="1337" w:type="dxa"/>
          </w:tcPr>
          <w:p w:rsidR="005B7C2D" w:rsidRPr="0043725E" w:rsidRDefault="00855795" w:rsidP="005B7C2D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98" type="#_x0000_t202" style="position:absolute;margin-left:-3.4pt;margin-top:24.75pt;width:79.5pt;height:19.5pt;z-index:-251637760;mso-position-horizontal-relative:text;mso-position-vertical-relative:text" strokecolor="white [3212]">
                  <v:textbox style="mso-next-textbox:#_x0000_s1098">
                    <w:txbxContent>
                      <w:p w:rsidR="000E6F2E" w:rsidRDefault="009A657B" w:rsidP="005B7C2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๒</w:t>
                        </w:r>
                      </w:p>
                    </w:txbxContent>
                  </v:textbox>
                </v:shape>
              </w:pict>
            </w:r>
            <w:r w:rsidR="005B7C2D" w:rsidRPr="0043725E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  <w:tc>
          <w:tcPr>
            <w:tcW w:w="1330" w:type="dxa"/>
          </w:tcPr>
          <w:p w:rsidR="005B7C2D" w:rsidRPr="0043725E" w:rsidRDefault="005B7C2D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29</w:t>
            </w:r>
          </w:p>
        </w:tc>
      </w:tr>
      <w:tr w:rsidR="009B1096" w:rsidTr="00B22035">
        <w:trPr>
          <w:trHeight w:hRule="exact" w:val="851"/>
        </w:trPr>
        <w:tc>
          <w:tcPr>
            <w:tcW w:w="2250" w:type="dxa"/>
            <w:vMerge/>
          </w:tcPr>
          <w:p w:rsidR="009B1096" w:rsidRDefault="009B1096" w:rsidP="005B7C2D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9B1096" w:rsidRPr="0043725E" w:rsidRDefault="009B1096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31" w:type="dxa"/>
          </w:tcPr>
          <w:p w:rsidR="009B1096" w:rsidRPr="0043725E" w:rsidRDefault="009B1096" w:rsidP="005B7C2D">
            <w:pPr>
              <w:rPr>
                <w:rFonts w:ascii="Tahoma" w:hAnsi="Tahoma" w:cs="Tahoma"/>
                <w:sz w:val="48"/>
                <w:szCs w:val="48"/>
              </w:rPr>
            </w:pPr>
            <w:r w:rsidRPr="0043725E">
              <w:rPr>
                <w:rFonts w:ascii="Tahoma" w:hAnsi="Tahoma" w:cs="Tahoma"/>
                <w:sz w:val="48"/>
                <w:szCs w:val="48"/>
              </w:rPr>
              <w:t>31</w:t>
            </w:r>
          </w:p>
        </w:tc>
        <w:tc>
          <w:tcPr>
            <w:tcW w:w="6660" w:type="dxa"/>
            <w:gridSpan w:val="5"/>
          </w:tcPr>
          <w:p w:rsidR="009B1096" w:rsidRPr="0043725E" w:rsidRDefault="009B1096" w:rsidP="009B1096">
            <w:pPr>
              <w:jc w:val="center"/>
              <w:rPr>
                <w:rFonts w:ascii="Tahoma" w:hAnsi="Tahoma" w:cs="Tahoma"/>
                <w:sz w:val="48"/>
                <w:szCs w:val="48"/>
                <w:cs/>
                <w:lang w:bidi="th-TH"/>
              </w:rPr>
            </w:pPr>
            <w:r>
              <w:rPr>
                <w:rFonts w:ascii="Tahoma" w:hAnsi="Tahoma" w:cs="Tahoma" w:hint="cs"/>
                <w:sz w:val="48"/>
                <w:szCs w:val="48"/>
                <w:cs/>
                <w:lang w:bidi="th-TH"/>
              </w:rPr>
              <w:t>สุขสันต์วันขึ้นปีใหม่</w:t>
            </w:r>
          </w:p>
        </w:tc>
      </w:tr>
      <w:tr w:rsidR="005B7C2D" w:rsidTr="005B7C2D">
        <w:trPr>
          <w:trHeight w:val="851"/>
        </w:trPr>
        <w:tc>
          <w:tcPr>
            <w:tcW w:w="11575" w:type="dxa"/>
            <w:gridSpan w:val="8"/>
          </w:tcPr>
          <w:p w:rsidR="005B7C2D" w:rsidRPr="005D5F92" w:rsidRDefault="005B7C2D" w:rsidP="005B7C2D">
            <w:pPr>
              <w:rPr>
                <w:rFonts w:ascii="Tahoma" w:hAnsi="Tahoma" w:cs="Tahoma"/>
                <w:sz w:val="20"/>
                <w:szCs w:val="20"/>
                <w:lang w:bidi="th-TH"/>
              </w:rPr>
            </w:pPr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1 </w:t>
            </w:r>
            <w:r w:rsidR="000E6F2E">
              <w:rPr>
                <w:rFonts w:ascii="Tahoma" w:hAnsi="Tahoma" w:cs="Tahoma"/>
                <w:sz w:val="20"/>
                <w:szCs w:val="20"/>
                <w:lang w:bidi="th-TH"/>
              </w:rPr>
              <w:t xml:space="preserve">   </w:t>
            </w:r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New Year’s Day  </w:t>
            </w:r>
          </w:p>
          <w:p w:rsidR="005B7C2D" w:rsidRPr="00472FBF" w:rsidRDefault="000E6F2E" w:rsidP="005B7C2D">
            <w:pPr>
              <w:rPr>
                <w:rFonts w:ascii="Tahoma" w:hAnsi="Tahoma" w:cs="Tahoma"/>
                <w:sz w:val="20"/>
                <w:szCs w:val="20"/>
                <w:lang w:bidi="th-TH"/>
              </w:rPr>
            </w:pPr>
            <w:r w:rsidRPr="005D5F92">
              <w:rPr>
                <w:rFonts w:ascii="Tahoma" w:hAnsi="Tahoma" w:cs="Tahoma"/>
                <w:sz w:val="20"/>
                <w:szCs w:val="20"/>
              </w:rPr>
              <w:t xml:space="preserve">17 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5F92">
              <w:rPr>
                <w:rFonts w:ascii="Tahoma" w:hAnsi="Tahoma" w:cs="Tahoma"/>
                <w:sz w:val="20"/>
                <w:szCs w:val="20"/>
              </w:rPr>
              <w:t>Martin Luther King Day</w:t>
            </w:r>
          </w:p>
        </w:tc>
      </w:tr>
    </w:tbl>
    <w:p w:rsidR="0043725E" w:rsidRPr="00521385" w:rsidRDefault="00521385" w:rsidP="006E4AD1">
      <w:pPr>
        <w:pStyle w:val="Month"/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sz w:val="20"/>
          <w:szCs w:val="20"/>
        </w:rPr>
        <w:t xml:space="preserve">                        </w:t>
      </w:r>
      <w:r w:rsidR="006E4AD1" w:rsidRPr="00521385">
        <w:rPr>
          <w:sz w:val="20"/>
          <w:szCs w:val="20"/>
        </w:rPr>
        <w:t xml:space="preserve">                                              </w:t>
      </w:r>
    </w:p>
    <w:tbl>
      <w:tblPr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334"/>
        <w:gridCol w:w="1331"/>
        <w:gridCol w:w="1332"/>
        <w:gridCol w:w="1329"/>
        <w:gridCol w:w="1337"/>
        <w:gridCol w:w="1329"/>
        <w:gridCol w:w="1330"/>
      </w:tblGrid>
      <w:tr w:rsidR="006E4AD1" w:rsidTr="006E4AD1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6E4AD1" w:rsidRPr="006E4AD1" w:rsidRDefault="006E4AD1" w:rsidP="000E6F2E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>กุมภาพันธ์ ๒๕๕๔  ปี เถาะ</w:t>
            </w:r>
            <w:r>
              <w:rPr>
                <w:rFonts w:ascii="Tahoma" w:hAnsi="Tahoma" w:cs="Tahoma" w:hint="cs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                                </w:t>
            </w:r>
            <w:r w:rsidRPr="006E4AD1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February 2011</w:t>
            </w:r>
          </w:p>
        </w:tc>
      </w:tr>
      <w:tr w:rsidR="00664792" w:rsidTr="00664792">
        <w:trPr>
          <w:trHeight w:val="567"/>
        </w:trPr>
        <w:tc>
          <w:tcPr>
            <w:tcW w:w="2253" w:type="dxa"/>
            <w:shd w:val="clear" w:color="auto" w:fill="D9D9D9" w:themeFill="background1" w:themeFillShade="D9"/>
          </w:tcPr>
          <w:p w:rsidR="00664792" w:rsidRDefault="00664792" w:rsidP="000E6F2E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664792" w:rsidRPr="00664792" w:rsidRDefault="00664792" w:rsidP="000E6F2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3444C0" w:rsidTr="00664792">
        <w:trPr>
          <w:trHeight w:val="851"/>
        </w:trPr>
        <w:tc>
          <w:tcPr>
            <w:tcW w:w="2253" w:type="dxa"/>
            <w:vMerge w:val="restart"/>
          </w:tcPr>
          <w:p w:rsidR="003444C0" w:rsidRPr="00FE5185" w:rsidRDefault="003444C0" w:rsidP="00FE5185">
            <w:pPr>
              <w:spacing w:after="0"/>
              <w:rPr>
                <w:rFonts w:ascii="Tahoma" w:hAnsi="Tahoma" w:cs="Tahoma"/>
                <w:sz w:val="16"/>
                <w:szCs w:val="16"/>
                <w:cs/>
                <w:lang w:bidi="th-TH"/>
              </w:rPr>
            </w:pPr>
          </w:p>
        </w:tc>
        <w:tc>
          <w:tcPr>
            <w:tcW w:w="1334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1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2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  <w:tc>
          <w:tcPr>
            <w:tcW w:w="1329" w:type="dxa"/>
          </w:tcPr>
          <w:p w:rsidR="003444C0" w:rsidRPr="003444C0" w:rsidRDefault="00855795" w:rsidP="003444C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32" type="#_x0000_t202" style="position:absolute;margin-left:60pt;margin-top:24.7pt;width:79.5pt;height:19.5pt;z-index:-251685888;mso-position-horizontal-relative:text;mso-position-vertical-relative:text" strokecolor="white [3212]">
                  <v:textbox style="mso-next-textbox:#_x0000_s1032">
                    <w:txbxContent>
                      <w:p w:rsidR="000E6F2E" w:rsidRDefault="003B7EFE" w:rsidP="00D66AA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๑๕ ค่ำ เดือน ๒</w:t>
                        </w:r>
                      </w:p>
                    </w:txbxContent>
                  </v:textbox>
                </v:shape>
              </w:pict>
            </w:r>
            <w:r w:rsidR="003444C0" w:rsidRPr="003444C0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  <w:tc>
          <w:tcPr>
            <w:tcW w:w="1337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  <w:tc>
          <w:tcPr>
            <w:tcW w:w="1329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  <w:tc>
          <w:tcPr>
            <w:tcW w:w="1330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</w:tr>
      <w:tr w:rsidR="003444C0" w:rsidTr="00664792">
        <w:trPr>
          <w:trHeight w:val="851"/>
        </w:trPr>
        <w:tc>
          <w:tcPr>
            <w:tcW w:w="2253" w:type="dxa"/>
            <w:vMerge/>
          </w:tcPr>
          <w:p w:rsidR="003444C0" w:rsidRDefault="003444C0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  <w:tc>
          <w:tcPr>
            <w:tcW w:w="1331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  <w:tc>
          <w:tcPr>
            <w:tcW w:w="1332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  <w:tc>
          <w:tcPr>
            <w:tcW w:w="1329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  <w:tc>
          <w:tcPr>
            <w:tcW w:w="1337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  <w:tc>
          <w:tcPr>
            <w:tcW w:w="1329" w:type="dxa"/>
          </w:tcPr>
          <w:p w:rsidR="003444C0" w:rsidRPr="003444C0" w:rsidRDefault="00855795" w:rsidP="003444C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33" type="#_x0000_t202" style="position:absolute;margin-left:-3.7pt;margin-top:24.9pt;width:79.5pt;height:19.5pt;z-index:-251684864;mso-position-horizontal:absolute;mso-position-horizontal-relative:text;mso-position-vertical-relative:text" strokecolor="white [3212]">
                  <v:textbox style="mso-next-textbox:#_x0000_s1033">
                    <w:txbxContent>
                      <w:p w:rsidR="000E6F2E" w:rsidRDefault="003B7EFE" w:rsidP="00D66AA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๓</w:t>
                        </w:r>
                      </w:p>
                    </w:txbxContent>
                  </v:textbox>
                </v:shape>
              </w:pict>
            </w:r>
            <w:r w:rsidR="003444C0" w:rsidRPr="003444C0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  <w:tc>
          <w:tcPr>
            <w:tcW w:w="1330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</w:tr>
      <w:tr w:rsidR="003444C0" w:rsidTr="00664792">
        <w:trPr>
          <w:trHeight w:val="851"/>
        </w:trPr>
        <w:tc>
          <w:tcPr>
            <w:tcW w:w="2253" w:type="dxa"/>
            <w:vMerge/>
          </w:tcPr>
          <w:p w:rsidR="003444C0" w:rsidRDefault="003444C0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  <w:tc>
          <w:tcPr>
            <w:tcW w:w="1331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  <w:tc>
          <w:tcPr>
            <w:tcW w:w="1332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  <w:tc>
          <w:tcPr>
            <w:tcW w:w="1329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  <w:tc>
          <w:tcPr>
            <w:tcW w:w="1337" w:type="dxa"/>
          </w:tcPr>
          <w:p w:rsidR="003444C0" w:rsidRPr="003444C0" w:rsidRDefault="00855795" w:rsidP="003444C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34" type="#_x0000_t202" style="position:absolute;margin-left:58.8pt;margin-top:25.05pt;width:79.5pt;height:19.5pt;z-index:-251683840;mso-position-horizontal-relative:text;mso-position-vertical-relative:text" strokecolor="white [3212]">
                  <v:textbox style="mso-next-textbox:#_x0000_s1034">
                    <w:txbxContent>
                      <w:p w:rsidR="000E6F2E" w:rsidRDefault="003B7EFE" w:rsidP="00D66AA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๑๕ ค่ำ เดือน ๓</w:t>
                        </w:r>
                      </w:p>
                    </w:txbxContent>
                  </v:textbox>
                </v:shape>
              </w:pict>
            </w:r>
            <w:r w:rsidR="003444C0" w:rsidRPr="003444C0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  <w:tc>
          <w:tcPr>
            <w:tcW w:w="1329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  <w:tc>
          <w:tcPr>
            <w:tcW w:w="1330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</w:tr>
      <w:tr w:rsidR="003444C0" w:rsidTr="00664792">
        <w:trPr>
          <w:trHeight w:val="851"/>
        </w:trPr>
        <w:tc>
          <w:tcPr>
            <w:tcW w:w="2253" w:type="dxa"/>
            <w:vMerge/>
          </w:tcPr>
          <w:p w:rsidR="003444C0" w:rsidRDefault="003444C0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  <w:tc>
          <w:tcPr>
            <w:tcW w:w="1331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  <w:tc>
          <w:tcPr>
            <w:tcW w:w="1332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  <w:tc>
          <w:tcPr>
            <w:tcW w:w="1329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  <w:tc>
          <w:tcPr>
            <w:tcW w:w="1337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  <w:tc>
          <w:tcPr>
            <w:tcW w:w="1329" w:type="dxa"/>
          </w:tcPr>
          <w:p w:rsidR="003444C0" w:rsidRPr="003444C0" w:rsidRDefault="00855795" w:rsidP="003444C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35" type="#_x0000_t202" style="position:absolute;margin-left:58.7pt;margin-top:25.25pt;width:79.5pt;height:19.5pt;z-index:-251682816;mso-position-horizontal-relative:text;mso-position-vertical-relative:text" strokecolor="white [3212]">
                  <v:textbox style="mso-next-textbox:#_x0000_s1035">
                    <w:txbxContent>
                      <w:p w:rsidR="000E6F2E" w:rsidRDefault="003B7EFE" w:rsidP="00D66AA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๓</w:t>
                        </w:r>
                      </w:p>
                    </w:txbxContent>
                  </v:textbox>
                </v:shape>
              </w:pict>
            </w:r>
            <w:r w:rsidR="003444C0" w:rsidRPr="003444C0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  <w:tc>
          <w:tcPr>
            <w:tcW w:w="1330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</w:tr>
      <w:tr w:rsidR="003444C0" w:rsidTr="00664792">
        <w:trPr>
          <w:trHeight w:val="851"/>
        </w:trPr>
        <w:tc>
          <w:tcPr>
            <w:tcW w:w="2253" w:type="dxa"/>
            <w:vMerge/>
          </w:tcPr>
          <w:p w:rsidR="003444C0" w:rsidRDefault="003444C0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  <w:tc>
          <w:tcPr>
            <w:tcW w:w="1331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3444C0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  <w:tc>
          <w:tcPr>
            <w:tcW w:w="1332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7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0" w:type="dxa"/>
          </w:tcPr>
          <w:p w:rsidR="003444C0" w:rsidRPr="003444C0" w:rsidRDefault="003444C0" w:rsidP="003444C0">
            <w:pPr>
              <w:rPr>
                <w:rFonts w:ascii="Tahoma" w:hAnsi="Tahoma" w:cs="Tahoma"/>
                <w:sz w:val="48"/>
                <w:szCs w:val="48"/>
              </w:rPr>
            </w:pPr>
          </w:p>
        </w:tc>
      </w:tr>
      <w:tr w:rsidR="000E6F2E" w:rsidTr="000E6F2E">
        <w:trPr>
          <w:trHeight w:hRule="exact" w:val="851"/>
        </w:trPr>
        <w:tc>
          <w:tcPr>
            <w:tcW w:w="2253" w:type="dxa"/>
            <w:vMerge/>
          </w:tcPr>
          <w:p w:rsidR="000E6F2E" w:rsidRDefault="000E6F2E" w:rsidP="003444C0">
            <w:pPr>
              <w:rPr>
                <w:rFonts w:ascii="Tahoma" w:hAnsi="Tahoma" w:cs="Tahoma"/>
              </w:rPr>
            </w:pPr>
          </w:p>
        </w:tc>
        <w:tc>
          <w:tcPr>
            <w:tcW w:w="9322" w:type="dxa"/>
            <w:gridSpan w:val="7"/>
          </w:tcPr>
          <w:p w:rsidR="000E6F2E" w:rsidRPr="0043725E" w:rsidRDefault="000E6F2E" w:rsidP="009B1096">
            <w:pPr>
              <w:spacing w:after="0"/>
              <w:jc w:val="center"/>
              <w:rPr>
                <w:rFonts w:ascii="Tahoma" w:hAnsi="Tahoma" w:cs="Tahoma"/>
                <w:sz w:val="48"/>
                <w:szCs w:val="48"/>
                <w:lang w:bidi="th-TH"/>
              </w:rPr>
            </w:pPr>
            <w:r w:rsidRPr="000E6F2E">
              <w:rPr>
                <w:rFonts w:ascii="Tahoma" w:hAnsi="Tahoma" w:cs="Tahoma"/>
                <w:b/>
                <w:bCs/>
                <w:sz w:val="40"/>
                <w:szCs w:val="40"/>
                <w:cs/>
                <w:lang w:bidi="th-TH"/>
              </w:rPr>
              <w:t>วันอาทิตย์ที่ ๒๐ งานทำบุญวันมาฆบูชา</w:t>
            </w:r>
          </w:p>
        </w:tc>
      </w:tr>
      <w:tr w:rsidR="00A3381A" w:rsidTr="00664792">
        <w:trPr>
          <w:trHeight w:val="851"/>
        </w:trPr>
        <w:tc>
          <w:tcPr>
            <w:tcW w:w="11575" w:type="dxa"/>
            <w:gridSpan w:val="8"/>
          </w:tcPr>
          <w:p w:rsidR="003A76E7" w:rsidRPr="00C470A8" w:rsidRDefault="003A76E7" w:rsidP="003444C0">
            <w:pPr>
              <w:rPr>
                <w:rFonts w:ascii="Tahoma" w:hAnsi="Tahoma" w:cs="Tahoma"/>
                <w:sz w:val="20"/>
                <w:szCs w:val="20"/>
                <w:lang w:bidi="th-TH"/>
              </w:rPr>
            </w:pPr>
            <w:r w:rsidRPr="00C470A8">
              <w:rPr>
                <w:rFonts w:ascii="Tahoma" w:hAnsi="Tahoma" w:cs="Tahoma"/>
                <w:sz w:val="20"/>
                <w:szCs w:val="20"/>
              </w:rPr>
              <w:t xml:space="preserve">3 Chinese Lunar New </w:t>
            </w:r>
            <w:r w:rsidRPr="00C470A8">
              <w:rPr>
                <w:rFonts w:ascii="Tahoma" w:hAnsi="Tahoma" w:cs="Tahoma"/>
                <w:sz w:val="20"/>
                <w:szCs w:val="20"/>
                <w:lang w:bidi="th-TH"/>
              </w:rPr>
              <w:t xml:space="preserve">Year’s Day </w:t>
            </w:r>
            <w:r w:rsidR="000E6F2E">
              <w:rPr>
                <w:rFonts w:ascii="Tahoma" w:hAnsi="Tahoma" w:cs="Tahoma"/>
                <w:sz w:val="20"/>
                <w:szCs w:val="20"/>
              </w:rPr>
              <w:t xml:space="preserve">         </w:t>
            </w:r>
            <w:r w:rsidRPr="00C470A8">
              <w:rPr>
                <w:rFonts w:ascii="Tahoma" w:hAnsi="Tahoma" w:cs="Tahoma"/>
                <w:sz w:val="20"/>
                <w:szCs w:val="20"/>
              </w:rPr>
              <w:t xml:space="preserve">4 Third </w:t>
            </w:r>
            <w:r w:rsidRPr="00C470A8">
              <w:rPr>
                <w:rFonts w:ascii="Tahoma" w:hAnsi="Tahoma" w:cs="Tahoma"/>
                <w:sz w:val="20"/>
                <w:szCs w:val="20"/>
                <w:lang w:bidi="th-TH"/>
              </w:rPr>
              <w:t xml:space="preserve">Day of </w:t>
            </w:r>
            <w:r w:rsidRPr="00C470A8">
              <w:rPr>
                <w:rFonts w:ascii="Tahoma" w:hAnsi="Tahoma" w:cs="Tahoma"/>
                <w:sz w:val="20"/>
                <w:szCs w:val="20"/>
              </w:rPr>
              <w:t xml:space="preserve">Chinese Lunar New </w:t>
            </w:r>
            <w:r w:rsidRPr="00C470A8">
              <w:rPr>
                <w:rFonts w:ascii="Tahoma" w:hAnsi="Tahoma" w:cs="Tahoma"/>
                <w:sz w:val="20"/>
                <w:szCs w:val="20"/>
                <w:lang w:bidi="th-TH"/>
              </w:rPr>
              <w:t>Year’s Day</w:t>
            </w:r>
          </w:p>
          <w:p w:rsidR="00A3381A" w:rsidRPr="005D5F92" w:rsidRDefault="003A76E7" w:rsidP="003444C0">
            <w:pPr>
              <w:rPr>
                <w:rFonts w:ascii="Tahoma" w:hAnsi="Tahoma" w:cs="Tahoma"/>
                <w:sz w:val="20"/>
                <w:szCs w:val="20"/>
              </w:rPr>
            </w:pPr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5 Second Day of </w:t>
            </w:r>
            <w:r w:rsidRPr="005D5F92">
              <w:rPr>
                <w:rFonts w:ascii="Tahoma" w:hAnsi="Tahoma" w:cs="Tahoma"/>
                <w:sz w:val="20"/>
                <w:szCs w:val="20"/>
              </w:rPr>
              <w:t xml:space="preserve">Chinese Lunar New </w:t>
            </w:r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>Year’s Day</w:t>
            </w:r>
            <w:r w:rsidR="005976EE"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 </w:t>
            </w:r>
            <w:r w:rsidR="000E6F2E">
              <w:rPr>
                <w:rFonts w:ascii="Tahoma" w:hAnsi="Tahoma" w:cs="Tahoma"/>
                <w:sz w:val="20"/>
                <w:szCs w:val="20"/>
              </w:rPr>
              <w:t xml:space="preserve">      </w:t>
            </w:r>
            <w:r w:rsidR="005976EE" w:rsidRPr="005D5F92">
              <w:rPr>
                <w:rFonts w:ascii="Tahoma" w:hAnsi="Tahoma" w:cs="Tahoma"/>
                <w:sz w:val="20"/>
                <w:szCs w:val="20"/>
              </w:rPr>
              <w:t xml:space="preserve">14 Valentine's Day </w:t>
            </w:r>
            <w:r w:rsidR="000E6F2E">
              <w:rPr>
                <w:rFonts w:ascii="Tahoma" w:hAnsi="Tahoma" w:cs="Tahoma"/>
                <w:sz w:val="20"/>
                <w:szCs w:val="20"/>
              </w:rPr>
              <w:t xml:space="preserve">        </w:t>
            </w:r>
            <w:r w:rsidR="003A296C">
              <w:rPr>
                <w:rFonts w:ascii="Tahoma" w:hAnsi="Tahoma" w:cs="Tahoma"/>
                <w:sz w:val="20"/>
                <w:szCs w:val="20"/>
              </w:rPr>
              <w:t xml:space="preserve">18 </w:t>
            </w:r>
            <w:proofErr w:type="spellStart"/>
            <w:r w:rsidR="003A296C" w:rsidRPr="003A296C">
              <w:rPr>
                <w:rFonts w:ascii="Tahoma" w:hAnsi="Tahoma" w:cs="Tahoma"/>
                <w:sz w:val="20"/>
                <w:szCs w:val="20"/>
              </w:rPr>
              <w:t>Makha</w:t>
            </w:r>
            <w:proofErr w:type="spellEnd"/>
            <w:r w:rsidR="003A296C" w:rsidRPr="003A296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3A296C" w:rsidRPr="003A296C">
              <w:rPr>
                <w:rFonts w:ascii="Tahoma" w:hAnsi="Tahoma" w:cs="Tahoma"/>
                <w:sz w:val="20"/>
                <w:szCs w:val="20"/>
              </w:rPr>
              <w:t>Bucha</w:t>
            </w:r>
            <w:proofErr w:type="spellEnd"/>
            <w:r w:rsidR="003A296C">
              <w:rPr>
                <w:rFonts w:ascii="Tahoma" w:hAnsi="Tahoma" w:cs="Tahoma"/>
                <w:sz w:val="20"/>
                <w:szCs w:val="20"/>
              </w:rPr>
              <w:t xml:space="preserve">’ Day  </w:t>
            </w:r>
            <w:r w:rsidR="000E6F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976EE" w:rsidRPr="005D5F92">
              <w:rPr>
                <w:rFonts w:ascii="Tahoma" w:hAnsi="Tahoma" w:cs="Tahoma"/>
                <w:sz w:val="20"/>
                <w:szCs w:val="20"/>
              </w:rPr>
              <w:t xml:space="preserve">21 Presidents' Day </w:t>
            </w:r>
          </w:p>
        </w:tc>
      </w:tr>
    </w:tbl>
    <w:p w:rsidR="00A3381A" w:rsidRPr="00521385" w:rsidRDefault="00A3381A" w:rsidP="00521385">
      <w:pPr>
        <w:pStyle w:val="Month"/>
        <w:spacing w:after="0"/>
        <w:jc w:val="left"/>
        <w:rPr>
          <w:rFonts w:ascii="Tahoma" w:hAnsi="Tahoma" w:cs="Tahoma"/>
          <w:sz w:val="16"/>
          <w:szCs w:val="16"/>
        </w:rPr>
      </w:pPr>
    </w:p>
    <w:tbl>
      <w:tblPr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334"/>
        <w:gridCol w:w="1331"/>
        <w:gridCol w:w="1332"/>
        <w:gridCol w:w="1329"/>
        <w:gridCol w:w="1337"/>
        <w:gridCol w:w="1329"/>
        <w:gridCol w:w="1330"/>
      </w:tblGrid>
      <w:tr w:rsidR="006E4AD1" w:rsidTr="006E4AD1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6E4AD1" w:rsidRPr="00521385" w:rsidRDefault="006E4AD1" w:rsidP="000E6F2E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 w:rsidRPr="00521385"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มีนาคม ๒๕๕๔  ปี เถาะ  </w:t>
            </w:r>
            <w:r w:rsidR="00521385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 xml:space="preserve">                                       </w:t>
            </w:r>
            <w:r w:rsidRPr="00521385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March 2011</w:t>
            </w:r>
          </w:p>
        </w:tc>
      </w:tr>
      <w:tr w:rsidR="00664792" w:rsidTr="00664792">
        <w:trPr>
          <w:trHeight w:val="567"/>
        </w:trPr>
        <w:tc>
          <w:tcPr>
            <w:tcW w:w="2253" w:type="dxa"/>
            <w:shd w:val="clear" w:color="auto" w:fill="D9D9D9" w:themeFill="background1" w:themeFillShade="D9"/>
          </w:tcPr>
          <w:p w:rsidR="00664792" w:rsidRDefault="00664792" w:rsidP="000E6F2E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664792" w:rsidRPr="00664792" w:rsidRDefault="00664792" w:rsidP="000E6F2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8A0DE3" w:rsidTr="00664792">
        <w:trPr>
          <w:trHeight w:val="851"/>
        </w:trPr>
        <w:tc>
          <w:tcPr>
            <w:tcW w:w="2253" w:type="dxa"/>
            <w:vMerge w:val="restart"/>
          </w:tcPr>
          <w:p w:rsidR="008A0DE3" w:rsidRPr="0043725E" w:rsidRDefault="008A0DE3" w:rsidP="00FE5185">
            <w:pPr>
              <w:spacing w:after="0"/>
              <w:rPr>
                <w:rFonts w:ascii="Tahoma" w:hAnsi="Tahoma" w:cs="Tahoma"/>
                <w:sz w:val="24"/>
                <w:szCs w:val="24"/>
                <w:cs/>
                <w:lang w:bidi="th-TH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  <w:tc>
          <w:tcPr>
            <w:tcW w:w="1337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37" type="#_x0000_t202" style="position:absolute;margin-left:60.3pt;margin-top:24.75pt;width:79.5pt;height:19.5pt;z-index:-251681792;mso-position-horizontal-relative:text;mso-position-vertical-relative:text" strokecolor="white [3212]">
                  <v:textbox style="mso-next-textbox:#_x0000_s1037">
                    <w:txbxContent>
                      <w:p w:rsidR="000E6F2E" w:rsidRDefault="003B7EFE" w:rsidP="004570C4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๑๔ ค่ำ เดือน ๓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  <w:tc>
          <w:tcPr>
            <w:tcW w:w="1330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38" type="#_x0000_t202" style="position:absolute;margin-left:-4.75pt;margin-top:24.95pt;width:79.5pt;height:19.5pt;z-index:-251680768;mso-position-horizontal-relative:text;mso-position-vertical-relative:text" strokecolor="white [3212]">
                  <v:textbox style="mso-next-textbox:#_x0000_s1038">
                    <w:txbxContent>
                      <w:p w:rsidR="000E6F2E" w:rsidRDefault="003B7EFE" w:rsidP="004570C4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๔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  <w:tc>
          <w:tcPr>
            <w:tcW w:w="1329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39" type="#_x0000_t202" style="position:absolute;margin-left:58.7pt;margin-top:25.15pt;width:79.5pt;height:19.5pt;z-index:-251679744;mso-position-horizontal-relative:text;mso-position-vertical-relative:text" strokecolor="white [3212]">
                  <v:textbox style="mso-next-textbox:#_x0000_s1039">
                    <w:txbxContent>
                      <w:p w:rsidR="000E6F2E" w:rsidRDefault="003B7EFE" w:rsidP="00677582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๑๕ ค่ำ เดือน ๔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40" type="#_x0000_t202" style="position:absolute;margin-left:-4.15pt;margin-top:24.4pt;width:79.5pt;height:19.5pt;z-index:-251678720;mso-position-horizontal-relative:text;mso-position-vertical:absolute;mso-position-vertical-relative:text" strokecolor="white [3212]">
                  <v:textbox style="mso-next-textbox:#_x0000_s1040">
                    <w:txbxContent>
                      <w:p w:rsidR="000E6F2E" w:rsidRDefault="003B7EFE" w:rsidP="00677582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๔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29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31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</w:tr>
      <w:tr w:rsidR="000E6F2E" w:rsidTr="000E6F2E">
        <w:trPr>
          <w:trHeight w:hRule="exact" w:val="851"/>
        </w:trPr>
        <w:tc>
          <w:tcPr>
            <w:tcW w:w="2253" w:type="dxa"/>
            <w:vMerge/>
          </w:tcPr>
          <w:p w:rsidR="000E6F2E" w:rsidRDefault="000E6F2E" w:rsidP="003444C0">
            <w:pPr>
              <w:rPr>
                <w:rFonts w:ascii="Tahoma" w:hAnsi="Tahoma" w:cs="Tahoma"/>
              </w:rPr>
            </w:pPr>
          </w:p>
        </w:tc>
        <w:tc>
          <w:tcPr>
            <w:tcW w:w="9322" w:type="dxa"/>
            <w:gridSpan w:val="7"/>
          </w:tcPr>
          <w:p w:rsidR="000E6F2E" w:rsidRPr="000E6F2E" w:rsidRDefault="000E6F2E" w:rsidP="000E6F2E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0E6F2E">
              <w:rPr>
                <w:rFonts w:ascii="Tahoma" w:hAnsi="Tahoma" w:cs="Tahoma"/>
                <w:sz w:val="32"/>
                <w:szCs w:val="32"/>
                <w:cs/>
                <w:lang w:bidi="th-TH"/>
              </w:rPr>
              <w:t>วันอาทิตย์ที่ ๑๓ งานสมโภชองค์พระพุทธชินราช พระประธานวัดป่า</w:t>
            </w:r>
          </w:p>
        </w:tc>
      </w:tr>
      <w:tr w:rsidR="00A3381A" w:rsidTr="00664792">
        <w:trPr>
          <w:trHeight w:val="851"/>
        </w:trPr>
        <w:tc>
          <w:tcPr>
            <w:tcW w:w="11575" w:type="dxa"/>
            <w:gridSpan w:val="8"/>
          </w:tcPr>
          <w:p w:rsidR="00A3381A" w:rsidRDefault="00A3381A" w:rsidP="003444C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D5F92" w:rsidRPr="005D5F92" w:rsidRDefault="005D5F92" w:rsidP="003444C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A3381A" w:rsidRPr="00521385" w:rsidRDefault="00A3381A" w:rsidP="00521385">
      <w:pPr>
        <w:pStyle w:val="Month"/>
        <w:spacing w:after="0"/>
        <w:jc w:val="left"/>
        <w:rPr>
          <w:rFonts w:ascii="Tahoma" w:hAnsi="Tahoma" w:cs="Tahoma"/>
          <w:b w:val="0"/>
          <w:bCs/>
          <w:sz w:val="20"/>
          <w:szCs w:val="20"/>
          <w:lang w:bidi="th-TH"/>
        </w:rPr>
      </w:pPr>
    </w:p>
    <w:tbl>
      <w:tblPr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334"/>
        <w:gridCol w:w="1331"/>
        <w:gridCol w:w="1332"/>
        <w:gridCol w:w="1329"/>
        <w:gridCol w:w="1337"/>
        <w:gridCol w:w="1330"/>
        <w:gridCol w:w="1329"/>
      </w:tblGrid>
      <w:tr w:rsidR="00521385" w:rsidTr="00521385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521385" w:rsidRPr="00521385" w:rsidRDefault="00521385" w:rsidP="000E6F2E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 w:rsidRPr="00521385"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เมษายน ๒๕๕๔  ปี เถาะ  </w:t>
            </w:r>
            <w:r>
              <w:rPr>
                <w:rFonts w:ascii="Tahoma" w:hAnsi="Tahoma" w:cs="Tahoma" w:hint="cs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                                         </w:t>
            </w:r>
            <w:r w:rsidRPr="00521385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April 2011</w:t>
            </w:r>
          </w:p>
        </w:tc>
      </w:tr>
      <w:tr w:rsidR="00664792" w:rsidTr="00664792">
        <w:trPr>
          <w:trHeight w:val="567"/>
        </w:trPr>
        <w:tc>
          <w:tcPr>
            <w:tcW w:w="2253" w:type="dxa"/>
            <w:shd w:val="clear" w:color="auto" w:fill="D9D9D9" w:themeFill="background1" w:themeFillShade="D9"/>
          </w:tcPr>
          <w:p w:rsidR="00664792" w:rsidRDefault="00664792" w:rsidP="000E6F2E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664792" w:rsidRPr="00664792" w:rsidRDefault="00664792" w:rsidP="000E6F2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8A0DE3" w:rsidTr="00664792">
        <w:trPr>
          <w:trHeight w:val="851"/>
        </w:trPr>
        <w:tc>
          <w:tcPr>
            <w:tcW w:w="2253" w:type="dxa"/>
            <w:vMerge w:val="restart"/>
          </w:tcPr>
          <w:p w:rsidR="008A0DE3" w:rsidRPr="0043725E" w:rsidRDefault="00855795" w:rsidP="00855795">
            <w:pPr>
              <w:spacing w:after="0"/>
              <w:rPr>
                <w:rFonts w:ascii="Tahoma" w:hAnsi="Tahoma" w:cs="Tahoma"/>
                <w:sz w:val="24"/>
                <w:szCs w:val="24"/>
                <w:cs/>
                <w:lang w:bidi="th-TH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41" type="#_x0000_t202" style="position:absolute;margin-left:107pt;margin-top:1.4pt;width:79.5pt;height:19.5pt;z-index:-251677696;mso-position-horizontal-relative:text;mso-position-vertical-relative:text" strokecolor="white [3212]">
                  <v:textbox style="mso-next-textbox:#_x0000_s1041">
                    <w:txbxContent>
                      <w:p w:rsidR="000E6F2E" w:rsidRDefault="003B7EFE" w:rsidP="00677582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๑๕ ค่ำ เดือน ๔</w:t>
                        </w:r>
                      </w:p>
                    </w:txbxContent>
                  </v:textbox>
                </v:shape>
              </w:pict>
            </w:r>
            <w:r w:rsidRPr="0043725E">
              <w:rPr>
                <w:rFonts w:ascii="Tahoma" w:hAnsi="Tahoma" w:cs="Tahoma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42" type="#_x0000_t202" style="position:absolute;margin-left:61.25pt;margin-top:23.45pt;width:79.5pt;height:19.5pt;z-index:-251676672;mso-position-horizontal:absolute;mso-position-horizontal-relative:text;mso-position-vertical-relative:text" strokecolor="white [3212]">
                  <v:textbox style="mso-next-textbox:#_x0000_s1042">
                    <w:txbxContent>
                      <w:p w:rsidR="000E6F2E" w:rsidRDefault="003B7EFE" w:rsidP="00677582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๕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43" type="#_x0000_t202" style="position:absolute;margin-left:59.6pt;margin-top:22.85pt;width:79.5pt;height:19.5pt;z-index:-251675648;mso-position-horizontal-relative:text;mso-position-vertical-relative:text" strokecolor="white [3212]">
                  <v:textbox style="mso-next-textbox:#_x0000_s1043">
                    <w:txbxContent>
                      <w:p w:rsidR="000E6F2E" w:rsidRDefault="003B7EFE" w:rsidP="00677582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๑๕ ค่ำ เดือน ๕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  <w:tc>
          <w:tcPr>
            <w:tcW w:w="1332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44" type="#_x0000_t202" style="position:absolute;margin-left:-3.9pt;margin-top:22.3pt;width:79.5pt;height:19.5pt;z-index:-251674624;mso-position-horizontal-relative:text;mso-position-vertical-relative:text" strokecolor="white [3212]">
                  <v:textbox style="mso-next-textbox:#_x0000_s1044">
                    <w:txbxContent>
                      <w:p w:rsidR="000E6F2E" w:rsidRDefault="00797AE2" w:rsidP="00EA5312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๕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29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</w:tr>
      <w:tr w:rsidR="000E6F2E" w:rsidTr="000E6F2E">
        <w:trPr>
          <w:trHeight w:hRule="exact" w:val="851"/>
        </w:trPr>
        <w:tc>
          <w:tcPr>
            <w:tcW w:w="2253" w:type="dxa"/>
            <w:vMerge/>
          </w:tcPr>
          <w:p w:rsidR="000E6F2E" w:rsidRDefault="000E6F2E" w:rsidP="003444C0">
            <w:pPr>
              <w:rPr>
                <w:rFonts w:ascii="Tahoma" w:hAnsi="Tahoma" w:cs="Tahoma"/>
              </w:rPr>
            </w:pPr>
          </w:p>
        </w:tc>
        <w:tc>
          <w:tcPr>
            <w:tcW w:w="9322" w:type="dxa"/>
            <w:gridSpan w:val="7"/>
          </w:tcPr>
          <w:p w:rsidR="000E6F2E" w:rsidRPr="000E6F2E" w:rsidRDefault="000E6F2E" w:rsidP="000E6F2E">
            <w:pPr>
              <w:jc w:val="center"/>
              <w:rPr>
                <w:rFonts w:ascii="Tahoma" w:hAnsi="Tahoma" w:cs="Tahoma"/>
                <w:sz w:val="40"/>
                <w:szCs w:val="40"/>
                <w:lang w:bidi="th-TH"/>
              </w:rPr>
            </w:pPr>
            <w:r w:rsidRPr="000E6F2E">
              <w:rPr>
                <w:rFonts w:ascii="Tahoma" w:hAnsi="Tahoma" w:cs="Tahoma"/>
                <w:sz w:val="40"/>
                <w:szCs w:val="40"/>
                <w:cs/>
                <w:lang w:bidi="th-TH"/>
              </w:rPr>
              <w:t>วันอาทิตย์ที่ ๑๐ งานทำบุญวันสงกรานต์</w:t>
            </w:r>
          </w:p>
        </w:tc>
      </w:tr>
      <w:tr w:rsidR="00A3381A" w:rsidTr="00664792">
        <w:trPr>
          <w:trHeight w:val="851"/>
        </w:trPr>
        <w:tc>
          <w:tcPr>
            <w:tcW w:w="11575" w:type="dxa"/>
            <w:gridSpan w:val="8"/>
          </w:tcPr>
          <w:p w:rsidR="00A3381A" w:rsidRPr="005D5F92" w:rsidRDefault="00C470A8" w:rsidP="003444C0">
            <w:pPr>
              <w:rPr>
                <w:rFonts w:ascii="Tahoma" w:hAnsi="Tahoma" w:cs="Tahoma"/>
                <w:sz w:val="20"/>
                <w:szCs w:val="20"/>
              </w:rPr>
            </w:pPr>
            <w:r w:rsidRPr="005D5F92">
              <w:rPr>
                <w:rFonts w:ascii="Tahoma" w:hAnsi="Tahoma" w:cs="Tahoma"/>
                <w:sz w:val="20"/>
                <w:szCs w:val="20"/>
              </w:rPr>
              <w:t xml:space="preserve">6 </w:t>
            </w:r>
            <w:proofErr w:type="spellStart"/>
            <w:r w:rsidRPr="005D5F92">
              <w:rPr>
                <w:rFonts w:ascii="Tahoma" w:hAnsi="Tahoma" w:cs="Tahoma"/>
                <w:sz w:val="20"/>
                <w:szCs w:val="20"/>
              </w:rPr>
              <w:t>Chakri</w:t>
            </w:r>
            <w:proofErr w:type="spellEnd"/>
            <w:r w:rsidRPr="005D5F9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Day </w:t>
            </w:r>
            <w:r w:rsidR="000E6F2E">
              <w:rPr>
                <w:rFonts w:ascii="Tahoma" w:hAnsi="Tahoma" w:cs="Tahoma"/>
                <w:sz w:val="20"/>
                <w:szCs w:val="20"/>
                <w:lang w:bidi="th-TH"/>
              </w:rPr>
              <w:t xml:space="preserve">    </w:t>
            </w:r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13 </w:t>
            </w:r>
            <w:proofErr w:type="spellStart"/>
            <w:r w:rsidR="00A7358F" w:rsidRPr="005D5F92">
              <w:rPr>
                <w:rFonts w:ascii="Tahoma" w:hAnsi="Tahoma" w:cs="Tahoma"/>
                <w:sz w:val="20"/>
                <w:szCs w:val="20"/>
                <w:lang w:bidi="th-TH"/>
              </w:rPr>
              <w:t>Songkran</w:t>
            </w:r>
            <w:proofErr w:type="spellEnd"/>
            <w:r w:rsidR="00A7358F"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 </w:t>
            </w:r>
          </w:p>
          <w:p w:rsidR="00472FBF" w:rsidRPr="005D5F92" w:rsidRDefault="000E6F2E" w:rsidP="003444C0">
            <w:pPr>
              <w:rPr>
                <w:rFonts w:ascii="Tahoma" w:hAnsi="Tahoma" w:cs="Tahoma"/>
                <w:sz w:val="20"/>
                <w:szCs w:val="20"/>
              </w:rPr>
            </w:pPr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14 </w:t>
            </w:r>
            <w:proofErr w:type="spellStart"/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>Songkran</w:t>
            </w:r>
            <w:proofErr w:type="spellEnd"/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bidi="th-TH"/>
              </w:rPr>
              <w:t xml:space="preserve">    </w:t>
            </w:r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15 </w:t>
            </w:r>
            <w:proofErr w:type="spellStart"/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>Songkran</w:t>
            </w:r>
            <w:proofErr w:type="spellEnd"/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5F92">
              <w:rPr>
                <w:rFonts w:ascii="Tahoma" w:hAnsi="Tahoma" w:cs="Tahoma"/>
                <w:sz w:val="20"/>
                <w:szCs w:val="20"/>
              </w:rPr>
              <w:t>24 Easter Sunday</w:t>
            </w:r>
          </w:p>
        </w:tc>
      </w:tr>
    </w:tbl>
    <w:p w:rsidR="00A3381A" w:rsidRPr="00521385" w:rsidRDefault="00A3381A" w:rsidP="00521385">
      <w:pPr>
        <w:pStyle w:val="Month"/>
        <w:spacing w:after="0"/>
        <w:jc w:val="left"/>
        <w:rPr>
          <w:rFonts w:ascii="Tahoma" w:hAnsi="Tahoma" w:cs="Tahoma"/>
          <w:sz w:val="16"/>
          <w:szCs w:val="16"/>
        </w:rPr>
      </w:pPr>
    </w:p>
    <w:tbl>
      <w:tblPr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334"/>
        <w:gridCol w:w="1331"/>
        <w:gridCol w:w="1332"/>
        <w:gridCol w:w="1329"/>
        <w:gridCol w:w="1337"/>
        <w:gridCol w:w="1330"/>
        <w:gridCol w:w="1329"/>
      </w:tblGrid>
      <w:tr w:rsidR="00521385" w:rsidTr="00521385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521385" w:rsidRPr="00521385" w:rsidRDefault="00521385" w:rsidP="000E6F2E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 w:rsidRPr="00521385"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พฤษภาคม ๒๕๕๔  ปี เถาะ  </w:t>
            </w:r>
            <w:r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 xml:space="preserve">                                     </w:t>
            </w:r>
            <w:r w:rsidRPr="00521385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May 2011</w:t>
            </w:r>
          </w:p>
        </w:tc>
      </w:tr>
      <w:tr w:rsidR="00664792" w:rsidTr="00664792">
        <w:trPr>
          <w:trHeight w:val="567"/>
        </w:trPr>
        <w:tc>
          <w:tcPr>
            <w:tcW w:w="2253" w:type="dxa"/>
            <w:shd w:val="clear" w:color="auto" w:fill="D9D9D9" w:themeFill="background1" w:themeFillShade="D9"/>
          </w:tcPr>
          <w:p w:rsidR="00664792" w:rsidRDefault="00664792" w:rsidP="000E6F2E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664792" w:rsidRPr="00664792" w:rsidRDefault="00664792" w:rsidP="000E6F2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8A0DE3" w:rsidTr="00664792">
        <w:trPr>
          <w:trHeight w:val="851"/>
        </w:trPr>
        <w:tc>
          <w:tcPr>
            <w:tcW w:w="2253" w:type="dxa"/>
            <w:vMerge w:val="restart"/>
          </w:tcPr>
          <w:p w:rsidR="008A0DE3" w:rsidRPr="00FE5185" w:rsidRDefault="008A0DE3" w:rsidP="00FE5185">
            <w:pPr>
              <w:spacing w:after="0"/>
              <w:rPr>
                <w:rFonts w:ascii="Tahoma" w:hAnsi="Tahoma" w:cs="Tahoma"/>
                <w:sz w:val="16"/>
                <w:szCs w:val="16"/>
                <w:cs/>
                <w:lang w:bidi="th-TH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  <w:tc>
          <w:tcPr>
            <w:tcW w:w="1331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47" type="#_x0000_t202" style="position:absolute;margin-left:-4.85pt;margin-top:24pt;width:79.5pt;height:19.5pt;z-index:-251673600;mso-position-horizontal-relative:text;mso-position-vertical-relative:text" strokecolor="white [3212]">
                  <v:textbox style="mso-next-textbox:#_x0000_s1047">
                    <w:txbxContent>
                      <w:p w:rsidR="000E6F2E" w:rsidRDefault="00797AE2" w:rsidP="00EA5312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๑๔ ค่ำ เดือน ๕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  <w:tc>
          <w:tcPr>
            <w:tcW w:w="1332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48" type="#_x0000_t202" style="position:absolute;margin-left:-3.15pt;margin-top:24.95pt;width:79.5pt;height:19.5pt;z-index:-251672576;mso-position-horizontal-relative:text;mso-position-vertical-relative:text" strokecolor="white [3212]">
                  <v:textbox style="mso-next-textbox:#_x0000_s1048">
                    <w:txbxContent>
                      <w:p w:rsidR="000E6F2E" w:rsidRDefault="00797AE2" w:rsidP="00EA5312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๖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  <w:tc>
          <w:tcPr>
            <w:tcW w:w="1331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49" type="#_x0000_t202" style="position:absolute;margin-left:60.4pt;margin-top:24.4pt;width:79.5pt;height:19.5pt;z-index:-251671552;mso-position-horizontal-relative:text;mso-position-vertical-relative:text" strokecolor="white [3212]">
                  <v:textbox style="mso-next-textbox:#_x0000_s1049">
                    <w:txbxContent>
                      <w:p w:rsidR="000E6F2E" w:rsidRDefault="00797AE2" w:rsidP="001A7CBF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๑๕ ค่ำ เดือน ๖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  <w:tc>
          <w:tcPr>
            <w:tcW w:w="1329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50" type="#_x0000_t202" style="position:absolute;margin-left:-4.5pt;margin-top:25.3pt;width:79.5pt;height:19.5pt;z-index:-251670528;mso-position-horizontal-relative:text;mso-position-vertical-relative:text" strokecolor="white [3212]">
                  <v:textbox style="mso-next-textbox:#_x0000_s1050">
                    <w:txbxContent>
                      <w:p w:rsidR="000E6F2E" w:rsidRDefault="00797AE2" w:rsidP="001A7CBF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๖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29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31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</w:tr>
      <w:tr w:rsidR="00BE1D50" w:rsidTr="001173B8">
        <w:trPr>
          <w:trHeight w:hRule="exact" w:val="851"/>
        </w:trPr>
        <w:tc>
          <w:tcPr>
            <w:tcW w:w="2253" w:type="dxa"/>
            <w:vMerge/>
          </w:tcPr>
          <w:p w:rsidR="00BE1D50" w:rsidRDefault="00BE1D50" w:rsidP="003444C0">
            <w:pPr>
              <w:rPr>
                <w:rFonts w:ascii="Tahoma" w:hAnsi="Tahoma" w:cs="Tahoma"/>
              </w:rPr>
            </w:pPr>
          </w:p>
        </w:tc>
        <w:tc>
          <w:tcPr>
            <w:tcW w:w="9322" w:type="dxa"/>
            <w:gridSpan w:val="7"/>
          </w:tcPr>
          <w:p w:rsidR="00BE1D50" w:rsidRPr="00BE1D50" w:rsidRDefault="00BE1D50" w:rsidP="00BE1D50">
            <w:pPr>
              <w:spacing w:after="0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bidi="th-TH"/>
              </w:rPr>
            </w:pPr>
            <w:r w:rsidRPr="00BE1D50">
              <w:rPr>
                <w:rFonts w:ascii="Tahoma" w:hAnsi="Tahoma" w:cs="Tahoma"/>
                <w:b/>
                <w:bCs/>
                <w:sz w:val="24"/>
                <w:szCs w:val="24"/>
                <w:cs/>
                <w:lang w:bidi="th-TH"/>
              </w:rPr>
              <w:t>วันอาทิตย์ที่ ๑ งานทำบุญครบรอบ ๔ ปี วัดป่าอริโซน่า</w:t>
            </w:r>
          </w:p>
          <w:p w:rsidR="00BE1D50" w:rsidRPr="00BE1D50" w:rsidRDefault="00BE1D50" w:rsidP="00BE1D50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  <w:r w:rsidRPr="00BE1D50">
              <w:rPr>
                <w:rFonts w:ascii="Tahoma" w:hAnsi="Tahoma" w:cs="Tahoma"/>
                <w:b/>
                <w:bCs/>
                <w:sz w:val="24"/>
                <w:szCs w:val="24"/>
                <w:cs/>
                <w:lang w:bidi="th-TH"/>
              </w:rPr>
              <w:t>วันอาทิตย์ที่ ๑๕ งานทำบุญวันวิสาขบูชา</w:t>
            </w:r>
          </w:p>
        </w:tc>
      </w:tr>
      <w:tr w:rsidR="00A3381A" w:rsidTr="00664792">
        <w:trPr>
          <w:trHeight w:val="851"/>
        </w:trPr>
        <w:tc>
          <w:tcPr>
            <w:tcW w:w="11575" w:type="dxa"/>
            <w:gridSpan w:val="8"/>
          </w:tcPr>
          <w:p w:rsidR="005976EE" w:rsidRPr="005D5F92" w:rsidRDefault="00A7358F" w:rsidP="005976EE">
            <w:pPr>
              <w:rPr>
                <w:rFonts w:ascii="Tahoma" w:hAnsi="Tahoma" w:cs="Tahoma"/>
                <w:sz w:val="20"/>
                <w:szCs w:val="20"/>
              </w:rPr>
            </w:pPr>
            <w:r w:rsidRPr="005D5F92">
              <w:rPr>
                <w:rFonts w:ascii="Tahoma" w:hAnsi="Tahoma" w:cs="Tahoma"/>
                <w:sz w:val="20"/>
                <w:szCs w:val="20"/>
              </w:rPr>
              <w:t>5</w:t>
            </w:r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>Constiton</w:t>
            </w:r>
            <w:proofErr w:type="spellEnd"/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 Day</w:t>
            </w:r>
            <w:r w:rsidR="005976EE" w:rsidRPr="005D5F92">
              <w:rPr>
                <w:rFonts w:ascii="Tahoma" w:hAnsi="Tahoma" w:cs="Tahoma"/>
                <w:sz w:val="20"/>
                <w:szCs w:val="20"/>
                <w:lang w:bidi="th-TH"/>
              </w:rPr>
              <w:t xml:space="preserve"> </w:t>
            </w:r>
            <w:r w:rsidR="00BE1D50">
              <w:rPr>
                <w:rFonts w:ascii="Tahoma" w:hAnsi="Tahoma" w:cs="Tahoma"/>
                <w:sz w:val="20"/>
                <w:szCs w:val="20"/>
                <w:lang w:bidi="th-TH"/>
              </w:rPr>
              <w:t xml:space="preserve">      </w:t>
            </w:r>
          </w:p>
          <w:p w:rsidR="00A3381A" w:rsidRPr="005D5F92" w:rsidRDefault="00BE1D50" w:rsidP="003444C0">
            <w:pPr>
              <w:rPr>
                <w:rFonts w:ascii="Tahoma" w:hAnsi="Tahoma" w:cs="Tahoma"/>
                <w:sz w:val="20"/>
                <w:szCs w:val="20"/>
              </w:rPr>
            </w:pPr>
            <w:r w:rsidRPr="005D5F92">
              <w:rPr>
                <w:rFonts w:ascii="Tahoma" w:hAnsi="Tahoma" w:cs="Tahoma"/>
                <w:sz w:val="20"/>
                <w:szCs w:val="20"/>
              </w:rPr>
              <w:t>8 Mother's Day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</w:t>
            </w:r>
            <w:r w:rsidR="0069680A">
              <w:rPr>
                <w:rFonts w:ascii="Tahoma" w:hAnsi="Tahoma" w:cs="Tahoma"/>
                <w:sz w:val="20"/>
                <w:szCs w:val="20"/>
              </w:rPr>
              <w:t xml:space="preserve">17 </w:t>
            </w:r>
            <w:proofErr w:type="spellStart"/>
            <w:r w:rsidR="0069680A" w:rsidRPr="0069680A">
              <w:rPr>
                <w:rFonts w:ascii="Tahoma" w:hAnsi="Tahoma" w:cs="Tahoma"/>
                <w:sz w:val="20"/>
                <w:szCs w:val="20"/>
              </w:rPr>
              <w:t>Visakha</w:t>
            </w:r>
            <w:proofErr w:type="spellEnd"/>
            <w:r w:rsidR="0069680A" w:rsidRPr="0069680A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69680A" w:rsidRPr="0069680A">
              <w:rPr>
                <w:rFonts w:ascii="Tahoma" w:hAnsi="Tahoma" w:cs="Tahoma"/>
                <w:sz w:val="20"/>
                <w:szCs w:val="20"/>
              </w:rPr>
              <w:t>Bucha</w:t>
            </w:r>
            <w:proofErr w:type="spellEnd"/>
            <w:r w:rsidR="0069680A">
              <w:rPr>
                <w:rFonts w:ascii="Tahoma" w:hAnsi="Tahoma" w:cs="Tahoma"/>
                <w:sz w:val="20"/>
                <w:szCs w:val="20"/>
              </w:rPr>
              <w:t xml:space="preserve"> Day    </w:t>
            </w:r>
            <w:r w:rsidRPr="005D5F92">
              <w:rPr>
                <w:rFonts w:ascii="Tahoma" w:hAnsi="Tahoma" w:cs="Tahoma"/>
                <w:sz w:val="20"/>
                <w:szCs w:val="20"/>
              </w:rPr>
              <w:t xml:space="preserve"> 30 Memorial Day</w:t>
            </w:r>
            <w:r w:rsidR="0069680A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</w:tc>
      </w:tr>
    </w:tbl>
    <w:p w:rsidR="00A3381A" w:rsidRPr="00245E55" w:rsidRDefault="00A3381A" w:rsidP="00245E55">
      <w:pPr>
        <w:pStyle w:val="Month"/>
        <w:spacing w:after="0"/>
        <w:jc w:val="left"/>
        <w:rPr>
          <w:rFonts w:ascii="Tahoma" w:hAnsi="Tahoma" w:cs="Tahoma"/>
          <w:b w:val="0"/>
          <w:bCs/>
          <w:sz w:val="20"/>
          <w:szCs w:val="20"/>
          <w:lang w:bidi="th-TH"/>
        </w:rPr>
      </w:pPr>
    </w:p>
    <w:tbl>
      <w:tblPr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334"/>
        <w:gridCol w:w="1331"/>
        <w:gridCol w:w="1332"/>
        <w:gridCol w:w="1329"/>
        <w:gridCol w:w="1337"/>
        <w:gridCol w:w="1330"/>
        <w:gridCol w:w="1329"/>
      </w:tblGrid>
      <w:tr w:rsidR="00245E55" w:rsidTr="00245E55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245E55" w:rsidRPr="00245E55" w:rsidRDefault="00245E55" w:rsidP="000E6F2E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 w:rsidRPr="00245E55"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มิถุนายน ๒๕๕๔  ปี เถาะ  </w:t>
            </w:r>
            <w:r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 xml:space="preserve">                                       </w:t>
            </w:r>
            <w:r w:rsidRPr="00245E55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June 2011</w:t>
            </w:r>
          </w:p>
        </w:tc>
      </w:tr>
      <w:tr w:rsidR="00664792" w:rsidTr="00AE1797">
        <w:trPr>
          <w:trHeight w:val="567"/>
        </w:trPr>
        <w:tc>
          <w:tcPr>
            <w:tcW w:w="2253" w:type="dxa"/>
            <w:shd w:val="clear" w:color="auto" w:fill="D9D9D9" w:themeFill="background1" w:themeFillShade="D9"/>
          </w:tcPr>
          <w:p w:rsidR="00664792" w:rsidRDefault="00664792" w:rsidP="000E6F2E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664792" w:rsidRPr="00664792" w:rsidRDefault="00664792" w:rsidP="000E6F2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664792" w:rsidRPr="00664792" w:rsidRDefault="00664792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8A0DE3" w:rsidTr="00664792">
        <w:trPr>
          <w:trHeight w:val="851"/>
        </w:trPr>
        <w:tc>
          <w:tcPr>
            <w:tcW w:w="2253" w:type="dxa"/>
            <w:vMerge w:val="restart"/>
          </w:tcPr>
          <w:p w:rsidR="008A0DE3" w:rsidRPr="00FE5185" w:rsidRDefault="008A0DE3" w:rsidP="00FE5185">
            <w:pPr>
              <w:spacing w:after="0"/>
              <w:rPr>
                <w:rFonts w:ascii="Tahoma" w:hAnsi="Tahoma" w:cs="Tahoma"/>
                <w:sz w:val="16"/>
                <w:szCs w:val="16"/>
                <w:cs/>
                <w:lang w:bidi="th-TH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2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51" type="#_x0000_t202" style="position:absolute;margin-left:58.95pt;margin-top:23.05pt;width:79.5pt;height:19.5pt;z-index:-251669504;mso-position-horizontal:absolute;mso-position-horizontal-relative:text;mso-position-vertical-relative:text" strokecolor="white [3212]">
                  <v:textbox style="mso-next-textbox:#_x0000_s1051">
                    <w:txbxContent>
                      <w:p w:rsidR="000E6F2E" w:rsidRDefault="00797AE2" w:rsidP="001A7CBF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๑๕ ค่ำ เดือน ๖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  <w:tc>
          <w:tcPr>
            <w:tcW w:w="1329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52" type="#_x0000_t202" style="position:absolute;margin-left:60pt;margin-top:22.5pt;width:79.5pt;height:19.5pt;z-index:-251668480;mso-position-horizontal-relative:text;mso-position-vertical-relative:text" strokecolor="white [3212]">
                  <v:textbox style="mso-next-textbox:#_x0000_s1052">
                    <w:txbxContent>
                      <w:p w:rsidR="000E6F2E" w:rsidRDefault="00797AE2" w:rsidP="0038604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๗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  <w:tc>
          <w:tcPr>
            <w:tcW w:w="1329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53" type="#_x0000_t202" style="position:absolute;margin-left:57.75pt;margin-top:22.7pt;width:79.5pt;height:19.5pt;z-index:-251667456;mso-position-horizontal-relative:text;mso-position-vertical-relative:text" strokecolor="white [3212]">
                  <v:textbox style="mso-next-textbox:#_x0000_s1053">
                    <w:txbxContent>
                      <w:p w:rsidR="000E6F2E" w:rsidRDefault="00797AE2" w:rsidP="0038604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๑๕ ค่ำ เดือน ๗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  <w:tc>
          <w:tcPr>
            <w:tcW w:w="1330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55" type="#_x0000_t202" style="position:absolute;margin-left:-4.3pt;margin-top:23.6pt;width:79.5pt;height:19.5pt;z-index:-251666432;mso-position-horizontal-relative:text;mso-position-vertical-relative:text" strokecolor="white [3212]">
                  <v:textbox style="mso-next-textbox:#_x0000_s1055">
                    <w:txbxContent>
                      <w:p w:rsidR="000E6F2E" w:rsidRDefault="00797AE2" w:rsidP="0038604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๗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</w:tr>
      <w:tr w:rsidR="008A0DE3" w:rsidTr="00664792">
        <w:trPr>
          <w:trHeight w:val="851"/>
        </w:trPr>
        <w:tc>
          <w:tcPr>
            <w:tcW w:w="2253" w:type="dxa"/>
            <w:vMerge/>
          </w:tcPr>
          <w:p w:rsidR="008A0DE3" w:rsidRDefault="008A0DE3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  <w:tc>
          <w:tcPr>
            <w:tcW w:w="1331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  <w:tc>
          <w:tcPr>
            <w:tcW w:w="1332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  <w:tc>
          <w:tcPr>
            <w:tcW w:w="1329" w:type="dxa"/>
          </w:tcPr>
          <w:p w:rsidR="008A0DE3" w:rsidRPr="008A0DE3" w:rsidRDefault="00855795" w:rsidP="00CF0A20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56" type="#_x0000_t202" style="position:absolute;margin-left:59.25pt;margin-top:21.55pt;width:79.5pt;height:19.5pt;z-index:-251665408;mso-position-horizontal-relative:text;mso-position-vertical-relative:text" strokecolor="white [3212]">
                  <v:textbox style="mso-next-textbox:#_x0000_s1056">
                    <w:txbxContent>
                      <w:p w:rsidR="000E6F2E" w:rsidRDefault="00797AE2" w:rsidP="0038604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๑๔ ค่ำ เดือน ๗</w:t>
                        </w:r>
                      </w:p>
                    </w:txbxContent>
                  </v:textbox>
                </v:shape>
              </w:pict>
            </w:r>
            <w:r w:rsidR="008A0DE3" w:rsidRPr="008A0DE3">
              <w:rPr>
                <w:rFonts w:ascii="Tahoma" w:hAnsi="Tahoma" w:cs="Tahoma"/>
                <w:sz w:val="48"/>
                <w:szCs w:val="48"/>
              </w:rPr>
              <w:t>29</w:t>
            </w:r>
          </w:p>
        </w:tc>
        <w:tc>
          <w:tcPr>
            <w:tcW w:w="1337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  <w:r w:rsidRPr="008A0DE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30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8A0DE3" w:rsidRPr="008A0DE3" w:rsidRDefault="008A0DE3" w:rsidP="00CF0A20">
            <w:pPr>
              <w:rPr>
                <w:rFonts w:ascii="Tahoma" w:hAnsi="Tahoma" w:cs="Tahoma"/>
                <w:sz w:val="48"/>
                <w:szCs w:val="48"/>
              </w:rPr>
            </w:pPr>
          </w:p>
        </w:tc>
      </w:tr>
      <w:tr w:rsidR="00BE1D50" w:rsidTr="0026322B">
        <w:trPr>
          <w:trHeight w:hRule="exact" w:val="851"/>
        </w:trPr>
        <w:tc>
          <w:tcPr>
            <w:tcW w:w="2253" w:type="dxa"/>
            <w:vMerge/>
          </w:tcPr>
          <w:p w:rsidR="00BE1D50" w:rsidRDefault="00BE1D50" w:rsidP="003444C0">
            <w:pPr>
              <w:rPr>
                <w:rFonts w:ascii="Tahoma" w:hAnsi="Tahoma" w:cs="Tahoma"/>
              </w:rPr>
            </w:pPr>
          </w:p>
        </w:tc>
        <w:tc>
          <w:tcPr>
            <w:tcW w:w="9322" w:type="dxa"/>
            <w:gridSpan w:val="7"/>
          </w:tcPr>
          <w:p w:rsidR="00BE1D50" w:rsidRPr="008A0DE3" w:rsidRDefault="00BE1D50" w:rsidP="00BE1D50">
            <w:pPr>
              <w:jc w:val="center"/>
              <w:rPr>
                <w:rFonts w:ascii="Tahoma" w:hAnsi="Tahoma" w:cs="Tahoma"/>
                <w:sz w:val="48"/>
                <w:szCs w:val="48"/>
                <w:lang w:bidi="th-TH"/>
              </w:rPr>
            </w:pPr>
            <w:r w:rsidRPr="00BE1D50">
              <w:rPr>
                <w:rFonts w:ascii="Tahoma" w:hAnsi="Tahoma" w:cs="Tahoma"/>
                <w:sz w:val="48"/>
                <w:szCs w:val="48"/>
                <w:cs/>
                <w:lang w:bidi="th-TH"/>
              </w:rPr>
              <w:t>วันอาทิตย์ที่ ๒๖ งานทำบุญวันบุพการี</w:t>
            </w:r>
          </w:p>
        </w:tc>
      </w:tr>
      <w:tr w:rsidR="00A3381A" w:rsidTr="00664792">
        <w:trPr>
          <w:trHeight w:val="851"/>
        </w:trPr>
        <w:tc>
          <w:tcPr>
            <w:tcW w:w="11575" w:type="dxa"/>
            <w:gridSpan w:val="8"/>
          </w:tcPr>
          <w:p w:rsidR="00BE1D50" w:rsidRDefault="00A7358F" w:rsidP="005976EE">
            <w:pPr>
              <w:rPr>
                <w:rFonts w:ascii="Tahoma" w:hAnsi="Tahoma" w:cs="Tahoma"/>
                <w:sz w:val="20"/>
                <w:szCs w:val="20"/>
              </w:rPr>
            </w:pPr>
            <w:r w:rsidRPr="005D5F92">
              <w:rPr>
                <w:rFonts w:ascii="Tahoma" w:hAnsi="Tahoma" w:cs="Tahoma"/>
                <w:sz w:val="20"/>
                <w:szCs w:val="20"/>
              </w:rPr>
              <w:t>1 Mid Year Bang Holiday</w:t>
            </w:r>
            <w:r w:rsidR="005976EE" w:rsidRPr="005D5F9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A3381A" w:rsidRPr="005D5F92" w:rsidRDefault="005976EE" w:rsidP="003444C0">
            <w:pPr>
              <w:rPr>
                <w:rFonts w:ascii="Tahoma" w:hAnsi="Tahoma" w:cs="Tahoma"/>
                <w:sz w:val="20"/>
                <w:szCs w:val="20"/>
              </w:rPr>
            </w:pPr>
            <w:r w:rsidRPr="005D5F92">
              <w:rPr>
                <w:rFonts w:ascii="Tahoma" w:hAnsi="Tahoma" w:cs="Tahoma"/>
                <w:sz w:val="20"/>
                <w:szCs w:val="20"/>
              </w:rPr>
              <w:t>4 Independence Day   19 Father's Day</w:t>
            </w:r>
          </w:p>
        </w:tc>
      </w:tr>
    </w:tbl>
    <w:p w:rsidR="00A3381A" w:rsidRPr="00245E55" w:rsidRDefault="00A3381A" w:rsidP="00E00A37">
      <w:pPr>
        <w:pStyle w:val="Month"/>
        <w:spacing w:after="0"/>
        <w:rPr>
          <w:rFonts w:ascii="Tahoma" w:hAnsi="Tahoma" w:cs="Tahoma"/>
          <w:sz w:val="16"/>
          <w:szCs w:val="16"/>
        </w:rPr>
      </w:pPr>
    </w:p>
    <w:tbl>
      <w:tblPr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334"/>
        <w:gridCol w:w="1331"/>
        <w:gridCol w:w="1332"/>
        <w:gridCol w:w="1329"/>
        <w:gridCol w:w="1337"/>
        <w:gridCol w:w="1330"/>
        <w:gridCol w:w="1329"/>
      </w:tblGrid>
      <w:tr w:rsidR="00245E55" w:rsidTr="00245E55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245E55" w:rsidRPr="00245E55" w:rsidRDefault="00245E55" w:rsidP="000E6F2E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 w:rsidRPr="00245E55"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กรกฎาคม ๒๕๕๔  ปี เถาะ  </w:t>
            </w:r>
            <w:r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 xml:space="preserve">                                       </w:t>
            </w:r>
            <w:r w:rsidRPr="00245E55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July 2011</w:t>
            </w:r>
          </w:p>
        </w:tc>
      </w:tr>
      <w:tr w:rsidR="00AE1797" w:rsidTr="00AE1797">
        <w:trPr>
          <w:trHeight w:val="567"/>
        </w:trPr>
        <w:tc>
          <w:tcPr>
            <w:tcW w:w="2253" w:type="dxa"/>
            <w:shd w:val="clear" w:color="auto" w:fill="D9D9D9" w:themeFill="background1" w:themeFillShade="D9"/>
          </w:tcPr>
          <w:p w:rsidR="00AE1797" w:rsidRDefault="00AE1797" w:rsidP="000E6F2E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AE1797" w:rsidRPr="00664792" w:rsidRDefault="00AE1797" w:rsidP="000E6F2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D979BA" w:rsidTr="00AE1797">
        <w:trPr>
          <w:trHeight w:val="851"/>
        </w:trPr>
        <w:tc>
          <w:tcPr>
            <w:tcW w:w="2253" w:type="dxa"/>
            <w:vMerge w:val="restart"/>
          </w:tcPr>
          <w:p w:rsidR="00D979BA" w:rsidRPr="00FE5185" w:rsidRDefault="00D979BA" w:rsidP="00FE5185">
            <w:pPr>
              <w:spacing w:after="0"/>
              <w:rPr>
                <w:rFonts w:ascii="Tahoma" w:hAnsi="Tahoma" w:cs="Tahoma"/>
                <w:sz w:val="16"/>
                <w:szCs w:val="16"/>
                <w:cs/>
                <w:lang w:bidi="th-TH"/>
              </w:rPr>
            </w:pPr>
          </w:p>
        </w:tc>
        <w:tc>
          <w:tcPr>
            <w:tcW w:w="1334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1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2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7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0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  <w:tc>
          <w:tcPr>
            <w:tcW w:w="1329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</w:tr>
      <w:tr w:rsidR="00D979BA" w:rsidTr="00AE1797">
        <w:trPr>
          <w:trHeight w:val="851"/>
        </w:trPr>
        <w:tc>
          <w:tcPr>
            <w:tcW w:w="2253" w:type="dxa"/>
            <w:vMerge/>
          </w:tcPr>
          <w:p w:rsidR="00D979BA" w:rsidRDefault="00D979BA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  <w:tc>
          <w:tcPr>
            <w:tcW w:w="1331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  <w:tc>
          <w:tcPr>
            <w:tcW w:w="1332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  <w:tc>
          <w:tcPr>
            <w:tcW w:w="1329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  <w:tc>
          <w:tcPr>
            <w:tcW w:w="1337" w:type="dxa"/>
          </w:tcPr>
          <w:p w:rsidR="00D979BA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59" type="#_x0000_t202" style="position:absolute;margin-left:61.05pt;margin-top:24.95pt;width:79.5pt;height:19.5pt;z-index:-251664384;mso-position-horizontal-relative:text;mso-position-vertical-relative:text" strokecolor="white [3212]">
                  <v:textbox style="mso-next-textbox:#_x0000_s1059">
                    <w:txbxContent>
                      <w:p w:rsidR="000E6F2E" w:rsidRDefault="00797AE2" w:rsidP="0038604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๘</w:t>
                        </w:r>
                      </w:p>
                    </w:txbxContent>
                  </v:textbox>
                </v:shape>
              </w:pict>
            </w:r>
            <w:r w:rsidR="00D979BA" w:rsidRPr="00BB1183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  <w:tc>
          <w:tcPr>
            <w:tcW w:w="1330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  <w:tc>
          <w:tcPr>
            <w:tcW w:w="1329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</w:tr>
      <w:tr w:rsidR="00D979BA" w:rsidTr="00AE1797">
        <w:trPr>
          <w:trHeight w:val="851"/>
        </w:trPr>
        <w:tc>
          <w:tcPr>
            <w:tcW w:w="2253" w:type="dxa"/>
            <w:vMerge/>
          </w:tcPr>
          <w:p w:rsidR="00D979BA" w:rsidRDefault="00D979BA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  <w:tc>
          <w:tcPr>
            <w:tcW w:w="1331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  <w:tc>
          <w:tcPr>
            <w:tcW w:w="1332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  <w:tc>
          <w:tcPr>
            <w:tcW w:w="1329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  <w:tc>
          <w:tcPr>
            <w:tcW w:w="1337" w:type="dxa"/>
          </w:tcPr>
          <w:p w:rsidR="00D979BA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60" type="#_x0000_t202" style="position:absolute;margin-left:60.3pt;margin-top:25.15pt;width:79.5pt;height:19.5pt;z-index:-251663360;mso-position-horizontal-relative:text;mso-position-vertical-relative:text" strokecolor="white [3212]">
                  <v:textbox style="mso-next-textbox:#_x0000_s1060">
                    <w:txbxContent>
                      <w:p w:rsidR="000E6F2E" w:rsidRDefault="00797AE2" w:rsidP="0038604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๑๕ ค่ำ เดือน ๘</w:t>
                        </w:r>
                      </w:p>
                    </w:txbxContent>
                  </v:textbox>
                </v:shape>
              </w:pict>
            </w:r>
            <w:r w:rsidR="00D979BA" w:rsidRPr="00BB1183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  <w:tc>
          <w:tcPr>
            <w:tcW w:w="1330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  <w:tc>
          <w:tcPr>
            <w:tcW w:w="1329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</w:tr>
      <w:tr w:rsidR="00D979BA" w:rsidTr="00AE1797">
        <w:trPr>
          <w:trHeight w:val="851"/>
        </w:trPr>
        <w:tc>
          <w:tcPr>
            <w:tcW w:w="2253" w:type="dxa"/>
            <w:vMerge/>
          </w:tcPr>
          <w:p w:rsidR="00D979BA" w:rsidRDefault="00D979BA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  <w:tc>
          <w:tcPr>
            <w:tcW w:w="1331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  <w:tc>
          <w:tcPr>
            <w:tcW w:w="1332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  <w:tc>
          <w:tcPr>
            <w:tcW w:w="1329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  <w:tc>
          <w:tcPr>
            <w:tcW w:w="1337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  <w:tc>
          <w:tcPr>
            <w:tcW w:w="1330" w:type="dxa"/>
          </w:tcPr>
          <w:p w:rsidR="00D979BA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61" type="#_x0000_t202" style="position:absolute;margin-left:58.7pt;margin-top:24.55pt;width:79.5pt;height:19.5pt;z-index:-251662336;mso-position-horizontal-relative:text;mso-position-vertical-relative:text" strokecolor="white [3212]">
                  <v:textbox style="mso-next-textbox:#_x0000_s1061">
                    <w:txbxContent>
                      <w:p w:rsidR="000E6F2E" w:rsidRDefault="00797AE2" w:rsidP="0038604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๘</w:t>
                        </w:r>
                      </w:p>
                    </w:txbxContent>
                  </v:textbox>
                </v:shape>
              </w:pict>
            </w:r>
            <w:r w:rsidR="00D979BA" w:rsidRPr="00BB1183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  <w:tc>
          <w:tcPr>
            <w:tcW w:w="1329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</w:tr>
      <w:tr w:rsidR="00D979BA" w:rsidTr="00AE1797">
        <w:trPr>
          <w:trHeight w:val="851"/>
        </w:trPr>
        <w:tc>
          <w:tcPr>
            <w:tcW w:w="2253" w:type="dxa"/>
            <w:vMerge/>
          </w:tcPr>
          <w:p w:rsidR="00D979BA" w:rsidRDefault="00D979BA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  <w:tc>
          <w:tcPr>
            <w:tcW w:w="1331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  <w:tc>
          <w:tcPr>
            <w:tcW w:w="1332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  <w:tc>
          <w:tcPr>
            <w:tcW w:w="1329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  <w:tc>
          <w:tcPr>
            <w:tcW w:w="1337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  <w:tc>
          <w:tcPr>
            <w:tcW w:w="1330" w:type="dxa"/>
          </w:tcPr>
          <w:p w:rsidR="00D979BA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62" type="#_x0000_t202" style="position:absolute;margin-left:59.45pt;margin-top:24.75pt;width:79.5pt;height:19.5pt;z-index:-251661312;mso-position-horizontal-relative:text;mso-position-vertical-relative:text" strokecolor="white [3212]">
                  <v:textbox style="mso-next-textbox:#_x0000_s1062">
                    <w:txbxContent>
                      <w:p w:rsidR="000E6F2E" w:rsidRDefault="00797AE2" w:rsidP="00220F80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๑๕ ค่ำ เดือน ๘</w:t>
                        </w:r>
                      </w:p>
                    </w:txbxContent>
                  </v:textbox>
                </v:shape>
              </w:pict>
            </w:r>
            <w:r w:rsidR="00D979BA" w:rsidRPr="00BB1183">
              <w:rPr>
                <w:rFonts w:ascii="Tahoma" w:hAnsi="Tahoma" w:cs="Tahoma"/>
                <w:sz w:val="48"/>
                <w:szCs w:val="48"/>
              </w:rPr>
              <w:t>29</w:t>
            </w:r>
          </w:p>
        </w:tc>
        <w:tc>
          <w:tcPr>
            <w:tcW w:w="1329" w:type="dxa"/>
          </w:tcPr>
          <w:p w:rsidR="00D979BA" w:rsidRPr="00BB1183" w:rsidRDefault="00D979BA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</w:tr>
      <w:tr w:rsidR="00BE1D50" w:rsidTr="0018126A">
        <w:trPr>
          <w:trHeight w:hRule="exact" w:val="851"/>
        </w:trPr>
        <w:tc>
          <w:tcPr>
            <w:tcW w:w="2253" w:type="dxa"/>
            <w:vMerge/>
          </w:tcPr>
          <w:p w:rsidR="00BE1D50" w:rsidRDefault="00BE1D50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BE1D50" w:rsidRPr="00BB1183" w:rsidRDefault="00BE1D50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31</w:t>
            </w:r>
          </w:p>
        </w:tc>
        <w:tc>
          <w:tcPr>
            <w:tcW w:w="7988" w:type="dxa"/>
            <w:gridSpan w:val="6"/>
          </w:tcPr>
          <w:p w:rsidR="00BE1D50" w:rsidRDefault="00BE1D50" w:rsidP="00BE1D50">
            <w:pPr>
              <w:spacing w:after="0"/>
              <w:jc w:val="center"/>
              <w:rPr>
                <w:rFonts w:ascii="Tahoma" w:hAnsi="Tahoma" w:cs="Tahoma"/>
                <w:sz w:val="32"/>
                <w:szCs w:val="32"/>
                <w:lang w:bidi="th-TH"/>
              </w:rPr>
            </w:pPr>
            <w:r w:rsidRPr="00BE1D50">
              <w:rPr>
                <w:rFonts w:ascii="Tahoma" w:hAnsi="Tahoma" w:cs="Tahoma"/>
                <w:sz w:val="32"/>
                <w:szCs w:val="32"/>
                <w:cs/>
                <w:lang w:bidi="th-TH"/>
              </w:rPr>
              <w:t>วันอาทิตย์ท</w:t>
            </w:r>
            <w:r>
              <w:rPr>
                <w:rFonts w:ascii="Tahoma" w:hAnsi="Tahoma" w:cs="Tahoma"/>
                <w:sz w:val="32"/>
                <w:szCs w:val="32"/>
                <w:cs/>
                <w:lang w:bidi="th-TH"/>
              </w:rPr>
              <w:t>ี่ ๑๗ งานทำบุญวันอาสาฬหบูชา</w:t>
            </w:r>
          </w:p>
          <w:p w:rsidR="00BE1D50" w:rsidRPr="00BB1183" w:rsidRDefault="00BE1D50" w:rsidP="00BE1D50">
            <w:pPr>
              <w:spacing w:after="0"/>
              <w:jc w:val="center"/>
              <w:rPr>
                <w:rFonts w:ascii="Tahoma" w:hAnsi="Tahoma" w:cs="Tahoma"/>
                <w:sz w:val="48"/>
                <w:szCs w:val="48"/>
                <w:lang w:bidi="th-TH"/>
              </w:rPr>
            </w:pPr>
            <w:r>
              <w:rPr>
                <w:rFonts w:ascii="Tahoma" w:hAnsi="Tahoma" w:cs="Tahoma"/>
                <w:sz w:val="32"/>
                <w:szCs w:val="32"/>
                <w:cs/>
                <w:lang w:bidi="th-TH"/>
              </w:rPr>
              <w:t>และ</w:t>
            </w:r>
            <w:r w:rsidRPr="00BE1D50">
              <w:rPr>
                <w:rFonts w:ascii="Tahoma" w:hAnsi="Tahoma" w:cs="Tahoma"/>
                <w:sz w:val="32"/>
                <w:szCs w:val="32"/>
                <w:cs/>
                <w:lang w:bidi="th-TH"/>
              </w:rPr>
              <w:t>งานทำบุญวันเข้าพรรษา</w:t>
            </w:r>
          </w:p>
        </w:tc>
      </w:tr>
      <w:tr w:rsidR="00A3381A" w:rsidTr="00AE1797">
        <w:trPr>
          <w:trHeight w:val="851"/>
        </w:trPr>
        <w:tc>
          <w:tcPr>
            <w:tcW w:w="11575" w:type="dxa"/>
            <w:gridSpan w:val="8"/>
          </w:tcPr>
          <w:p w:rsidR="00A3381A" w:rsidRDefault="0069680A" w:rsidP="003444C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15 </w:t>
            </w:r>
            <w:proofErr w:type="spellStart"/>
            <w:r w:rsidRPr="0069680A">
              <w:rPr>
                <w:rFonts w:ascii="Tahoma" w:hAnsi="Tahoma" w:cs="Tahoma"/>
                <w:sz w:val="20"/>
                <w:szCs w:val="20"/>
              </w:rPr>
              <w:t>Asalha</w:t>
            </w:r>
            <w:proofErr w:type="spellEnd"/>
            <w:r w:rsidRPr="0069680A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9680A">
              <w:rPr>
                <w:rFonts w:ascii="Tahoma" w:hAnsi="Tahoma" w:cs="Tahoma"/>
                <w:sz w:val="20"/>
                <w:szCs w:val="20"/>
              </w:rPr>
              <w:t>Bucha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Day    </w:t>
            </w:r>
          </w:p>
          <w:p w:rsidR="005D5F92" w:rsidRPr="005D5F92" w:rsidRDefault="0069680A" w:rsidP="003444C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16 </w:t>
            </w:r>
            <w:r w:rsidRPr="0069680A">
              <w:rPr>
                <w:rFonts w:ascii="Tahoma" w:hAnsi="Tahoma" w:cs="Tahoma"/>
                <w:sz w:val="20"/>
                <w:szCs w:val="20"/>
              </w:rPr>
              <w:t>Buddhist Lent Day</w:t>
            </w:r>
          </w:p>
        </w:tc>
      </w:tr>
    </w:tbl>
    <w:p w:rsidR="00A3381A" w:rsidRPr="00245E55" w:rsidRDefault="00A3381A" w:rsidP="00245E55">
      <w:pPr>
        <w:pStyle w:val="Month"/>
        <w:spacing w:after="0"/>
        <w:jc w:val="left"/>
        <w:rPr>
          <w:rFonts w:ascii="Tahoma" w:hAnsi="Tahoma" w:cs="Tahoma"/>
          <w:b w:val="0"/>
          <w:bCs/>
          <w:sz w:val="20"/>
          <w:szCs w:val="20"/>
          <w:lang w:bidi="th-TH"/>
        </w:rPr>
      </w:pPr>
    </w:p>
    <w:tbl>
      <w:tblPr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334"/>
        <w:gridCol w:w="1331"/>
        <w:gridCol w:w="1332"/>
        <w:gridCol w:w="1329"/>
        <w:gridCol w:w="1337"/>
        <w:gridCol w:w="1330"/>
        <w:gridCol w:w="1329"/>
      </w:tblGrid>
      <w:tr w:rsidR="00245E55" w:rsidTr="00245E55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245E55" w:rsidRPr="00245E55" w:rsidRDefault="00245E55" w:rsidP="000E6F2E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 w:rsidRPr="00245E55"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สิงหาคม ๒๕๕๔  ปี เถาะ  </w:t>
            </w:r>
            <w:r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 xml:space="preserve">                                    </w:t>
            </w:r>
            <w:r w:rsidRPr="00245E55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August 2011</w:t>
            </w:r>
          </w:p>
        </w:tc>
      </w:tr>
      <w:tr w:rsidR="00AE1797" w:rsidTr="00AE1797">
        <w:trPr>
          <w:trHeight w:val="567"/>
        </w:trPr>
        <w:tc>
          <w:tcPr>
            <w:tcW w:w="2253" w:type="dxa"/>
            <w:shd w:val="clear" w:color="auto" w:fill="D9D9D9" w:themeFill="background1" w:themeFillShade="D9"/>
          </w:tcPr>
          <w:p w:rsidR="00AE1797" w:rsidRDefault="00AE1797" w:rsidP="000E6F2E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AE1797" w:rsidRPr="00664792" w:rsidRDefault="00AE1797" w:rsidP="000E6F2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E00A37" w:rsidTr="00AE1797">
        <w:trPr>
          <w:trHeight w:val="851"/>
        </w:trPr>
        <w:tc>
          <w:tcPr>
            <w:tcW w:w="2253" w:type="dxa"/>
            <w:vMerge w:val="restart"/>
          </w:tcPr>
          <w:p w:rsidR="00E00A37" w:rsidRPr="0043725E" w:rsidRDefault="00855795" w:rsidP="00855795">
            <w:pPr>
              <w:spacing w:after="0"/>
              <w:rPr>
                <w:rFonts w:ascii="Tahoma" w:hAnsi="Tahoma" w:cs="Tahoma"/>
                <w:sz w:val="24"/>
                <w:szCs w:val="24"/>
                <w:cs/>
                <w:lang w:bidi="th-TH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63" type="#_x0000_t202" style="position:absolute;margin-left:107pt;margin-top:2.15pt;width:79.5pt;height:19.5pt;z-index:-251660288;mso-position-horizontal-relative:text;mso-position-vertical-relative:text" strokecolor="white [3212]">
                  <v:textbox style="mso-next-textbox:#_x0000_s1063">
                    <w:txbxContent>
                      <w:p w:rsidR="000E6F2E" w:rsidRDefault="004A248E" w:rsidP="00767B7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t xml:space="preserve"> </w:t>
            </w: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66" type="#_x0000_t202" style="position:absolute;margin-left:101.75pt;margin-top:203.05pt;width:79.5pt;height:19.5pt;z-index:251659264;mso-position-horizontal-relative:text;mso-position-vertical-relative:text">
                  <v:textbox style="mso-next-textbox:#_x0000_s1066">
                    <w:txbxContent>
                      <w:p w:rsidR="000E6F2E" w:rsidRDefault="000E6F2E" w:rsidP="00767B7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แรม ๑๔ ค่ำ เดือน 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64" type="#_x0000_t202" style="position:absolute;margin-left:103.25pt;margin-top:113.8pt;width:79.5pt;height:19.5pt;z-index:251657216;mso-position-horizontal-relative:text;mso-position-vertical-relative:text">
                  <v:textbox style="mso-next-textbox:#_x0000_s1064">
                    <w:txbxContent>
                      <w:p w:rsidR="000E6F2E" w:rsidRDefault="000E6F2E" w:rsidP="00767B7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ขึ้น ๑๕ ค่ำ เดือน 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  <w:tc>
          <w:tcPr>
            <w:tcW w:w="1331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65" type="#_x0000_t202" style="position:absolute;margin-left:-4.85pt;margin-top:22.1pt;width:79.5pt;height:19.5pt;z-index:-251658240;mso-position-horizontal-relative:text;mso-position-vertical-relative:text" strokecolor="white [3212]">
                  <v:textbox style="mso-next-textbox:#_x0000_s1065">
                    <w:txbxContent>
                      <w:p w:rsidR="000E6F2E" w:rsidRDefault="004A248E" w:rsidP="00767B7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๙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29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31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</w:tr>
      <w:tr w:rsidR="00BE1D50" w:rsidTr="008B61BC">
        <w:trPr>
          <w:trHeight w:hRule="exact" w:val="851"/>
        </w:trPr>
        <w:tc>
          <w:tcPr>
            <w:tcW w:w="2253" w:type="dxa"/>
            <w:vMerge/>
          </w:tcPr>
          <w:p w:rsidR="00BE1D50" w:rsidRDefault="00BE1D50" w:rsidP="003444C0">
            <w:pPr>
              <w:rPr>
                <w:rFonts w:ascii="Tahoma" w:hAnsi="Tahoma" w:cs="Tahoma"/>
              </w:rPr>
            </w:pPr>
          </w:p>
        </w:tc>
        <w:tc>
          <w:tcPr>
            <w:tcW w:w="9322" w:type="dxa"/>
            <w:gridSpan w:val="7"/>
          </w:tcPr>
          <w:p w:rsidR="00BE1D50" w:rsidRPr="00BE1D50" w:rsidRDefault="00BE1D50" w:rsidP="00BE1D50">
            <w:pPr>
              <w:spacing w:after="0"/>
              <w:jc w:val="center"/>
              <w:rPr>
                <w:rFonts w:ascii="Tahoma" w:hAnsi="Tahoma" w:cs="Tahoma"/>
                <w:sz w:val="40"/>
                <w:szCs w:val="40"/>
                <w:lang w:bidi="th-TH"/>
              </w:rPr>
            </w:pPr>
            <w:r w:rsidRPr="00BE1D50">
              <w:rPr>
                <w:rFonts w:ascii="Tahoma" w:hAnsi="Tahoma" w:cs="Tahoma"/>
                <w:sz w:val="40"/>
                <w:szCs w:val="40"/>
                <w:cs/>
                <w:lang w:bidi="th-TH"/>
              </w:rPr>
              <w:t>วันอาทิตย์ที่ ๑๔ งานทำบุญวันแม่แห่งชาติ</w:t>
            </w:r>
          </w:p>
        </w:tc>
      </w:tr>
      <w:tr w:rsidR="00A3381A" w:rsidTr="00AE1797">
        <w:trPr>
          <w:trHeight w:val="851"/>
        </w:trPr>
        <w:tc>
          <w:tcPr>
            <w:tcW w:w="11575" w:type="dxa"/>
            <w:gridSpan w:val="8"/>
          </w:tcPr>
          <w:p w:rsidR="00A3381A" w:rsidRPr="005D5F92" w:rsidRDefault="00C470A8" w:rsidP="003444C0">
            <w:pPr>
              <w:rPr>
                <w:rFonts w:ascii="Tahoma" w:hAnsi="Tahoma" w:cs="Tahoma"/>
                <w:sz w:val="20"/>
                <w:szCs w:val="20"/>
                <w:lang w:bidi="th-TH"/>
              </w:rPr>
            </w:pPr>
            <w:r w:rsidRPr="005D5F92">
              <w:rPr>
                <w:rFonts w:ascii="Tahoma" w:hAnsi="Tahoma" w:cs="Tahoma"/>
                <w:sz w:val="20"/>
                <w:szCs w:val="20"/>
              </w:rPr>
              <w:t>12</w:t>
            </w:r>
            <w:r w:rsidRPr="005D5F92">
              <w:rPr>
                <w:rFonts w:ascii="Tahoma" w:hAnsi="Tahoma" w:cs="Tahoma" w:hint="cs"/>
                <w:sz w:val="20"/>
                <w:szCs w:val="20"/>
                <w:cs/>
                <w:lang w:bidi="th-TH"/>
              </w:rPr>
              <w:t xml:space="preserve">.The Queen </w:t>
            </w:r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>‘ Birthday &amp;</w:t>
            </w:r>
            <w:r w:rsidRPr="005D5F92">
              <w:rPr>
                <w:rFonts w:ascii="Tahoma" w:hAnsi="Tahoma" w:cs="Tahoma" w:hint="cs"/>
                <w:sz w:val="20"/>
                <w:szCs w:val="20"/>
                <w:cs/>
                <w:lang w:bidi="th-TH"/>
              </w:rPr>
              <w:t xml:space="preserve"> </w:t>
            </w:r>
            <w:r w:rsidRPr="005D5F92">
              <w:rPr>
                <w:rFonts w:ascii="Tahoma" w:hAnsi="Tahoma" w:cs="Tahoma"/>
                <w:sz w:val="20"/>
                <w:szCs w:val="20"/>
                <w:lang w:bidi="th-TH"/>
              </w:rPr>
              <w:t>Mother’s Day</w:t>
            </w:r>
          </w:p>
          <w:p w:rsidR="00A3381A" w:rsidRPr="005D5F92" w:rsidRDefault="00A3381A" w:rsidP="003444C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A3381A" w:rsidRPr="00245E55" w:rsidRDefault="00A3381A" w:rsidP="00E00A37">
      <w:pPr>
        <w:pStyle w:val="Month"/>
        <w:spacing w:after="0"/>
        <w:rPr>
          <w:rFonts w:ascii="Tahoma" w:hAnsi="Tahoma" w:cs="Tahoma"/>
          <w:sz w:val="16"/>
          <w:szCs w:val="16"/>
        </w:rPr>
      </w:pPr>
    </w:p>
    <w:tbl>
      <w:tblPr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334"/>
        <w:gridCol w:w="1331"/>
        <w:gridCol w:w="1332"/>
        <w:gridCol w:w="1329"/>
        <w:gridCol w:w="1337"/>
        <w:gridCol w:w="1330"/>
        <w:gridCol w:w="1329"/>
      </w:tblGrid>
      <w:tr w:rsidR="00245E55" w:rsidTr="00245E55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245E55" w:rsidRPr="00245E55" w:rsidRDefault="00245E55" w:rsidP="000E6F2E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 w:rsidRPr="00245E55"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กันยายน ๒๕๕๔  ปี เถาะ  </w:t>
            </w:r>
            <w:r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 xml:space="preserve">                             </w:t>
            </w:r>
            <w:r w:rsidRPr="00245E55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September 2011</w:t>
            </w:r>
          </w:p>
        </w:tc>
      </w:tr>
      <w:tr w:rsidR="00AE1797" w:rsidTr="00AE1797">
        <w:trPr>
          <w:trHeight w:val="567"/>
        </w:trPr>
        <w:tc>
          <w:tcPr>
            <w:tcW w:w="2253" w:type="dxa"/>
            <w:shd w:val="clear" w:color="auto" w:fill="D9D9D9" w:themeFill="background1" w:themeFillShade="D9"/>
          </w:tcPr>
          <w:p w:rsidR="00AE1797" w:rsidRDefault="00AE1797" w:rsidP="000E6F2E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AE1797" w:rsidRPr="00664792" w:rsidRDefault="00AE1797" w:rsidP="000E6F2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E00A37" w:rsidTr="00AE1797">
        <w:trPr>
          <w:trHeight w:val="851"/>
        </w:trPr>
        <w:tc>
          <w:tcPr>
            <w:tcW w:w="2253" w:type="dxa"/>
            <w:vMerge w:val="restart"/>
          </w:tcPr>
          <w:p w:rsidR="00E00A37" w:rsidRPr="00FE5185" w:rsidRDefault="00E00A37" w:rsidP="00FE5185">
            <w:pPr>
              <w:spacing w:after="0"/>
              <w:rPr>
                <w:rFonts w:ascii="Tahoma" w:hAnsi="Tahoma" w:cs="Tahoma"/>
                <w:sz w:val="16"/>
                <w:szCs w:val="16"/>
                <w:cs/>
                <w:lang w:bidi="th-TH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68" type="#_x0000_t202" style="position:absolute;margin-left:59.6pt;margin-top:23.45pt;width:79.5pt;height:19.5pt;z-index:-251656192;mso-position-horizontal-relative:text;mso-position-vertical-relative:text" strokecolor="white [3212]">
                  <v:textbox style="mso-next-textbox:#_x0000_s1068">
                    <w:txbxContent>
                      <w:p w:rsidR="000E6F2E" w:rsidRDefault="004A248E" w:rsidP="0032290B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ค่ำ เดือน ๑๐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69" type="#_x0000_t202" style="position:absolute;margin-left:58.85pt;margin-top:23.65pt;width:79.5pt;height:19.5pt;z-index:-251655168;mso-position-horizontal-relative:text;mso-position-vertical-relative:text" strokecolor="white [3212]">
                  <v:textbox style="mso-next-textbox:#_x0000_s1069">
                    <w:txbxContent>
                      <w:p w:rsidR="000E6F2E" w:rsidRDefault="004A248E" w:rsidP="0032290B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๑๕ ค่ำ เดือน ๑๐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  <w:tc>
          <w:tcPr>
            <w:tcW w:w="1331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70" type="#_x0000_t202" style="position:absolute;margin-left:60.4pt;margin-top:24.55pt;width:79.5pt;height:19.5pt;z-index:-251654144;mso-position-horizontal-relative:text;mso-position-vertical-relative:text" strokecolor="white [3212]">
                  <v:textbox style="mso-next-textbox:#_x0000_s1070">
                    <w:txbxContent>
                      <w:p w:rsidR="000E6F2E" w:rsidRDefault="004A248E" w:rsidP="007F19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๘  ค่ำ เดือน ๑๐  ๑๐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  <w:tc>
          <w:tcPr>
            <w:tcW w:w="1331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71" type="#_x0000_t202" style="position:absolute;margin-left:56.65pt;margin-top:24pt;width:79.5pt;height:19.5pt;z-index:-251653120;mso-position-horizontal-relative:text;mso-position-vertical-relative:text" strokecolor="white [3212]">
                  <v:textbox style="mso-next-textbox:#_x0000_s1071">
                    <w:txbxContent>
                      <w:p w:rsidR="000E6F2E" w:rsidRDefault="000E6F2E" w:rsidP="007F19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 ๑๕  ค่ำ เดือน ๑๐  ๑๐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29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</w:tr>
      <w:tr w:rsidR="00BE1D50" w:rsidTr="00271722">
        <w:trPr>
          <w:trHeight w:hRule="exact" w:val="851"/>
        </w:trPr>
        <w:tc>
          <w:tcPr>
            <w:tcW w:w="2253" w:type="dxa"/>
            <w:vMerge/>
          </w:tcPr>
          <w:p w:rsidR="00BE1D50" w:rsidRDefault="00BE1D50" w:rsidP="003444C0">
            <w:pPr>
              <w:rPr>
                <w:rFonts w:ascii="Tahoma" w:hAnsi="Tahoma" w:cs="Tahoma"/>
              </w:rPr>
            </w:pPr>
          </w:p>
        </w:tc>
        <w:tc>
          <w:tcPr>
            <w:tcW w:w="9322" w:type="dxa"/>
            <w:gridSpan w:val="7"/>
          </w:tcPr>
          <w:p w:rsidR="00BE1D50" w:rsidRPr="00BE1D50" w:rsidRDefault="00BE1D50" w:rsidP="00BE1D50">
            <w:pPr>
              <w:jc w:val="center"/>
              <w:rPr>
                <w:rFonts w:ascii="Tahoma" w:hAnsi="Tahoma" w:cs="Tahoma"/>
                <w:sz w:val="40"/>
                <w:szCs w:val="40"/>
                <w:lang w:bidi="th-TH"/>
              </w:rPr>
            </w:pPr>
            <w:r w:rsidRPr="00BE1D50">
              <w:rPr>
                <w:rFonts w:ascii="Tahoma" w:hAnsi="Tahoma" w:cs="Tahoma"/>
                <w:sz w:val="40"/>
                <w:szCs w:val="40"/>
                <w:cs/>
                <w:lang w:bidi="th-TH"/>
              </w:rPr>
              <w:t>วันอาทิตย์ที่ ๑๑ งานทำบุญวันสลากภัต</w:t>
            </w:r>
          </w:p>
        </w:tc>
      </w:tr>
      <w:tr w:rsidR="00A3381A" w:rsidTr="00AE1797">
        <w:trPr>
          <w:trHeight w:val="851"/>
        </w:trPr>
        <w:tc>
          <w:tcPr>
            <w:tcW w:w="11575" w:type="dxa"/>
            <w:gridSpan w:val="8"/>
          </w:tcPr>
          <w:p w:rsidR="005976EE" w:rsidRPr="005D5F92" w:rsidRDefault="005976EE" w:rsidP="005976EE">
            <w:pPr>
              <w:rPr>
                <w:rFonts w:ascii="Tahoma" w:hAnsi="Tahoma" w:cs="Tahoma"/>
                <w:sz w:val="20"/>
                <w:szCs w:val="20"/>
              </w:rPr>
            </w:pPr>
            <w:r w:rsidRPr="005D5F92">
              <w:rPr>
                <w:rFonts w:ascii="Tahoma" w:hAnsi="Tahoma" w:cs="Tahoma"/>
                <w:sz w:val="20"/>
                <w:szCs w:val="20"/>
              </w:rPr>
              <w:t xml:space="preserve">5 Labor Day </w:t>
            </w:r>
          </w:p>
          <w:p w:rsidR="00A3381A" w:rsidRPr="005D5F92" w:rsidRDefault="00A3381A" w:rsidP="003444C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A3381A" w:rsidRPr="00245E55" w:rsidRDefault="00A3381A" w:rsidP="00245E55">
      <w:pPr>
        <w:pStyle w:val="Month"/>
        <w:spacing w:after="0"/>
        <w:jc w:val="left"/>
        <w:rPr>
          <w:rFonts w:ascii="Tahoma" w:hAnsi="Tahoma" w:cs="Tahoma"/>
          <w:b w:val="0"/>
          <w:bCs/>
          <w:sz w:val="20"/>
          <w:szCs w:val="20"/>
          <w:lang w:bidi="th-TH"/>
        </w:rPr>
      </w:pPr>
    </w:p>
    <w:tbl>
      <w:tblPr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334"/>
        <w:gridCol w:w="1331"/>
        <w:gridCol w:w="1332"/>
        <w:gridCol w:w="1329"/>
        <w:gridCol w:w="1337"/>
        <w:gridCol w:w="1330"/>
        <w:gridCol w:w="1329"/>
      </w:tblGrid>
      <w:tr w:rsidR="00245E55" w:rsidTr="00245E55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245E55" w:rsidRPr="00245E55" w:rsidRDefault="00245E55" w:rsidP="000E6F2E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 w:rsidRPr="00245E55"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ตุลาคม ๒๕๕๔  ปี เถาะ  </w:t>
            </w:r>
            <w:r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 xml:space="preserve">                                    </w:t>
            </w:r>
            <w:r w:rsidRPr="00245E55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October 2011</w:t>
            </w:r>
          </w:p>
        </w:tc>
      </w:tr>
      <w:tr w:rsidR="00AE1797" w:rsidTr="00AE1797">
        <w:trPr>
          <w:trHeight w:val="567"/>
        </w:trPr>
        <w:tc>
          <w:tcPr>
            <w:tcW w:w="2253" w:type="dxa"/>
            <w:shd w:val="clear" w:color="auto" w:fill="D9D9D9" w:themeFill="background1" w:themeFillShade="D9"/>
          </w:tcPr>
          <w:p w:rsidR="00AE1797" w:rsidRDefault="00AE1797" w:rsidP="000E6F2E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AE1797" w:rsidRPr="00664792" w:rsidRDefault="00AE1797" w:rsidP="000E6F2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E00A37" w:rsidTr="00AE1797">
        <w:trPr>
          <w:trHeight w:val="851"/>
        </w:trPr>
        <w:tc>
          <w:tcPr>
            <w:tcW w:w="2253" w:type="dxa"/>
            <w:vMerge w:val="restart"/>
          </w:tcPr>
          <w:p w:rsidR="00E00A37" w:rsidRPr="00FE5185" w:rsidRDefault="00E00A37" w:rsidP="00FE5185">
            <w:pPr>
              <w:spacing w:after="0"/>
              <w:rPr>
                <w:rFonts w:ascii="Tahoma" w:hAnsi="Tahoma" w:cs="Tahoma"/>
                <w:sz w:val="16"/>
                <w:szCs w:val="16"/>
                <w:cs/>
                <w:lang w:bidi="th-TH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  <w:tc>
          <w:tcPr>
            <w:tcW w:w="1332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72" type="#_x0000_t202" style="position:absolute;margin-left:57.6pt;margin-top:23.25pt;width:79.5pt;height:19.5pt;z-index:-251652096;mso-position-horizontal-relative:text;mso-position-vertical-relative:text" strokecolor="white [3212]">
                  <v:textbox style="mso-next-textbox:#_x0000_s1072">
                    <w:txbxContent>
                      <w:p w:rsidR="000E6F2E" w:rsidRDefault="000E6F2E" w:rsidP="007F19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 ๘  ค่ำ เดือน  ๑๑  ๑๐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  <w:tc>
          <w:tcPr>
            <w:tcW w:w="1332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73" type="#_x0000_t202" style="position:absolute;margin-left:55.35pt;margin-top:21.95pt;width:79.5pt;height:19.5pt;z-index:-251651072;mso-position-horizontal-relative:text;mso-position-vertical-relative:text" strokecolor="white [3212]">
                  <v:textbox style="mso-next-textbox:#_x0000_s1073">
                    <w:txbxContent>
                      <w:p w:rsidR="000E6F2E" w:rsidRDefault="000E6F2E" w:rsidP="007F19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 ๑๕  ค่ำ เดือน  ๑๑  ๑๐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  <w:tc>
          <w:tcPr>
            <w:tcW w:w="1329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74" type="#_x0000_t202" style="position:absolute;margin-left:58.5pt;margin-top:22.85pt;width:79.5pt;height:19.5pt;z-index:-251650048;mso-position-horizontal-relative:text;mso-position-vertical-relative:text" strokecolor="white [3212]">
                  <v:textbox style="mso-next-textbox:#_x0000_s1074">
                    <w:txbxContent>
                      <w:p w:rsidR="000E6F2E" w:rsidRDefault="000E6F2E" w:rsidP="007F19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 ๘  ค่ำ เดือน  ๑๑  ๑๐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  <w:tc>
          <w:tcPr>
            <w:tcW w:w="1332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75" type="#_x0000_t202" style="position:absolute;margin-left:57pt;margin-top:23.05pt;width:79.5pt;height:19.5pt;z-index:-251649024;mso-position-horizontal:absolute;mso-position-horizontal-relative:text;mso-position-vertical-relative:text" strokecolor="white [3212]">
                  <v:textbox style="mso-next-textbox:#_x0000_s1075">
                    <w:txbxContent>
                      <w:p w:rsidR="000E6F2E" w:rsidRDefault="007D43A0" w:rsidP="007F19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 ๑๔</w:t>
                        </w:r>
                        <w:r w:rsidR="000E6F2E">
                          <w:rPr>
                            <w:rFonts w:hint="cs"/>
                            <w:cs/>
                            <w:lang w:bidi="th-TH"/>
                          </w:rPr>
                          <w:t xml:space="preserve">  ค่ำ เดือน  ๑๑  ๑๐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29</w:t>
            </w:r>
          </w:p>
        </w:tc>
      </w:tr>
      <w:tr w:rsidR="00BE1D50" w:rsidTr="00076941">
        <w:trPr>
          <w:trHeight w:hRule="exact" w:val="851"/>
        </w:trPr>
        <w:tc>
          <w:tcPr>
            <w:tcW w:w="2253" w:type="dxa"/>
            <w:vMerge/>
          </w:tcPr>
          <w:p w:rsidR="00BE1D50" w:rsidRDefault="00BE1D50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BE1D50" w:rsidRPr="00BB1183" w:rsidRDefault="00BE1D50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31" w:type="dxa"/>
          </w:tcPr>
          <w:p w:rsidR="00BE1D50" w:rsidRPr="00BB1183" w:rsidRDefault="00BE1D50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31</w:t>
            </w:r>
          </w:p>
        </w:tc>
        <w:tc>
          <w:tcPr>
            <w:tcW w:w="6657" w:type="dxa"/>
            <w:gridSpan w:val="5"/>
          </w:tcPr>
          <w:p w:rsidR="002D7EAF" w:rsidRDefault="00BE1D50" w:rsidP="002D7EAF">
            <w:pPr>
              <w:spacing w:after="0"/>
              <w:rPr>
                <w:rFonts w:ascii="Tahoma" w:hAnsi="Tahoma" w:cs="Tahoma"/>
                <w:sz w:val="32"/>
                <w:szCs w:val="32"/>
                <w:lang w:bidi="th-TH"/>
              </w:rPr>
            </w:pPr>
            <w:r w:rsidRPr="002D7EAF">
              <w:rPr>
                <w:rFonts w:ascii="Tahoma" w:hAnsi="Tahoma" w:cs="Tahoma"/>
                <w:sz w:val="32"/>
                <w:szCs w:val="32"/>
                <w:cs/>
                <w:lang w:bidi="th-TH"/>
              </w:rPr>
              <w:t xml:space="preserve">วันอาทิตย์ที่ ๑๖ งานทำบุญวันออกพรรษา </w:t>
            </w:r>
          </w:p>
          <w:p w:rsidR="00BE1D50" w:rsidRPr="002D7EAF" w:rsidRDefault="00BE1D50" w:rsidP="002D7EAF">
            <w:pPr>
              <w:spacing w:after="0"/>
              <w:rPr>
                <w:rFonts w:ascii="Tahoma" w:hAnsi="Tahoma" w:cs="Tahoma"/>
                <w:sz w:val="32"/>
                <w:szCs w:val="32"/>
              </w:rPr>
            </w:pPr>
            <w:r w:rsidRPr="002D7EAF">
              <w:rPr>
                <w:rFonts w:ascii="Tahoma" w:hAnsi="Tahoma" w:cs="Tahoma"/>
                <w:sz w:val="32"/>
                <w:szCs w:val="32"/>
                <w:cs/>
                <w:lang w:bidi="th-TH"/>
              </w:rPr>
              <w:t>และงานทำบุญวันปิยมหาราช</w:t>
            </w:r>
          </w:p>
        </w:tc>
      </w:tr>
      <w:tr w:rsidR="00A3381A" w:rsidTr="00AE1797">
        <w:trPr>
          <w:trHeight w:val="851"/>
        </w:trPr>
        <w:tc>
          <w:tcPr>
            <w:tcW w:w="11575" w:type="dxa"/>
            <w:gridSpan w:val="8"/>
          </w:tcPr>
          <w:p w:rsidR="00A3381A" w:rsidRDefault="005976EE" w:rsidP="003444C0">
            <w:pPr>
              <w:rPr>
                <w:rFonts w:ascii="Tahoma" w:hAnsi="Tahoma" w:cs="Tahoma"/>
                <w:sz w:val="20"/>
                <w:szCs w:val="20"/>
              </w:rPr>
            </w:pPr>
            <w:r w:rsidRPr="005D5F92">
              <w:rPr>
                <w:rFonts w:ascii="Tahoma" w:hAnsi="Tahoma" w:cs="Tahoma"/>
                <w:sz w:val="20"/>
                <w:szCs w:val="20"/>
              </w:rPr>
              <w:t xml:space="preserve">10 Columbus Day (Most regions)  </w:t>
            </w:r>
            <w:r w:rsidR="0069680A">
              <w:rPr>
                <w:rFonts w:ascii="Tahoma" w:hAnsi="Tahoma" w:cs="Tahoma"/>
                <w:sz w:val="20"/>
                <w:szCs w:val="20"/>
              </w:rPr>
              <w:t xml:space="preserve">12 </w:t>
            </w:r>
            <w:proofErr w:type="spellStart"/>
            <w:r w:rsidR="0069680A">
              <w:rPr>
                <w:rFonts w:ascii="Tahoma" w:hAnsi="Tahoma" w:cs="Tahoma"/>
                <w:sz w:val="20"/>
                <w:szCs w:val="20"/>
              </w:rPr>
              <w:t>Okpansa</w:t>
            </w:r>
            <w:proofErr w:type="spellEnd"/>
            <w:r w:rsidR="0069680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24550">
              <w:rPr>
                <w:rFonts w:ascii="Tahoma" w:hAnsi="Tahoma" w:cs="Tahoma"/>
                <w:sz w:val="20"/>
                <w:szCs w:val="20"/>
              </w:rPr>
              <w:t>Day</w:t>
            </w:r>
          </w:p>
          <w:p w:rsidR="005D5F92" w:rsidRPr="005D5F92" w:rsidRDefault="00A24550" w:rsidP="00A2455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23 </w:t>
            </w:r>
            <w:proofErr w:type="spellStart"/>
            <w:r w:rsidRPr="00A24550">
              <w:rPr>
                <w:rFonts w:ascii="Tahoma" w:hAnsi="Tahoma" w:cs="Tahoma"/>
                <w:sz w:val="20"/>
                <w:szCs w:val="20"/>
              </w:rPr>
              <w:t>Chulalongkorn</w:t>
            </w:r>
            <w:proofErr w:type="spellEnd"/>
            <w:r w:rsidRPr="00A24550">
              <w:rPr>
                <w:rFonts w:ascii="Tahoma" w:hAnsi="Tahoma" w:cs="Tahoma"/>
                <w:sz w:val="20"/>
                <w:szCs w:val="20"/>
              </w:rPr>
              <w:t xml:space="preserve"> Day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5F92">
              <w:rPr>
                <w:rFonts w:ascii="Tahoma" w:hAnsi="Tahoma" w:cs="Tahoma"/>
                <w:sz w:val="20"/>
                <w:szCs w:val="20"/>
              </w:rPr>
              <w:t>31 Halloween</w:t>
            </w:r>
          </w:p>
        </w:tc>
      </w:tr>
    </w:tbl>
    <w:p w:rsidR="00A3381A" w:rsidRPr="00245E55" w:rsidRDefault="00A3381A" w:rsidP="00311901">
      <w:pPr>
        <w:pStyle w:val="Month"/>
        <w:spacing w:after="0"/>
        <w:rPr>
          <w:rFonts w:ascii="Tahoma" w:hAnsi="Tahoma" w:cs="Tahoma"/>
          <w:b w:val="0"/>
          <w:bCs/>
          <w:sz w:val="16"/>
          <w:szCs w:val="16"/>
        </w:rPr>
      </w:pPr>
    </w:p>
    <w:tbl>
      <w:tblPr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334"/>
        <w:gridCol w:w="1331"/>
        <w:gridCol w:w="1332"/>
        <w:gridCol w:w="1329"/>
        <w:gridCol w:w="1337"/>
        <w:gridCol w:w="1330"/>
        <w:gridCol w:w="1329"/>
      </w:tblGrid>
      <w:tr w:rsidR="00245E55" w:rsidTr="00245E55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245E55" w:rsidRPr="00245E55" w:rsidRDefault="00245E55" w:rsidP="000E6F2E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 w:rsidRPr="00245E55"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พฤศจิกายน ๒๕๕๔  ปี เถาะ  </w:t>
            </w:r>
            <w:r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 xml:space="preserve">                         </w:t>
            </w:r>
            <w:r w:rsidRPr="00245E55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November 2011</w:t>
            </w:r>
          </w:p>
        </w:tc>
      </w:tr>
      <w:tr w:rsidR="00AE1797" w:rsidTr="00AE1797">
        <w:trPr>
          <w:trHeight w:val="567"/>
        </w:trPr>
        <w:tc>
          <w:tcPr>
            <w:tcW w:w="2253" w:type="dxa"/>
            <w:shd w:val="clear" w:color="auto" w:fill="D9D9D9" w:themeFill="background1" w:themeFillShade="D9"/>
          </w:tcPr>
          <w:p w:rsidR="00AE1797" w:rsidRDefault="00AE1797" w:rsidP="000E6F2E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AE1797" w:rsidRPr="00664792" w:rsidRDefault="00AE1797" w:rsidP="000E6F2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E00A37" w:rsidTr="00AE1797">
        <w:trPr>
          <w:trHeight w:val="851"/>
        </w:trPr>
        <w:tc>
          <w:tcPr>
            <w:tcW w:w="2253" w:type="dxa"/>
            <w:vMerge w:val="restart"/>
          </w:tcPr>
          <w:p w:rsidR="00E00A37" w:rsidRPr="00FE5185" w:rsidRDefault="00E00A37" w:rsidP="00FE5185">
            <w:pPr>
              <w:spacing w:after="0"/>
              <w:rPr>
                <w:rFonts w:ascii="Tahoma" w:hAnsi="Tahoma" w:cs="Tahoma"/>
                <w:sz w:val="16"/>
                <w:szCs w:val="16"/>
                <w:cs/>
                <w:lang w:bidi="th-TH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  <w:tc>
          <w:tcPr>
            <w:tcW w:w="1329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lang w:eastAsia="en-US" w:bidi="th-TH"/>
              </w:rPr>
              <w:pict>
                <v:shape id="_x0000_s1077" type="#_x0000_t202" style="position:absolute;margin-left:57.75pt;margin-top:24.75pt;width:79.5pt;height:19.5pt;z-index:-251648000;mso-position-horizontal-relative:text;mso-position-vertical-relative:text" strokecolor="white [3212]">
                  <v:textbox style="mso-next-textbox:#_x0000_s1077">
                    <w:txbxContent>
                      <w:p w:rsidR="000E6F2E" w:rsidRDefault="000E6F2E" w:rsidP="00235EC2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 ๘  ค่ำ เดือน  ๑๒  ๑๐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  <w:tc>
          <w:tcPr>
            <w:tcW w:w="1329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78" type="#_x0000_t202" style="position:absolute;margin-left:55.5pt;margin-top:24.2pt;width:79.5pt;height:19.5pt;z-index:-251646976;mso-position-horizontal-relative:text;mso-position-vertical-relative:text" strokecolor="white [3212]">
                  <v:textbox style="mso-next-textbox:#_x0000_s1078">
                    <w:txbxContent>
                      <w:p w:rsidR="000E6F2E" w:rsidRDefault="000E6F2E" w:rsidP="00E44536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 ๑๕  ค่ำ เดือน  ๑๒  ๑๐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  <w:tc>
          <w:tcPr>
            <w:tcW w:w="1337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79" type="#_x0000_t202" style="position:absolute;margin-left:58.8pt;margin-top:25.15pt;width:79.5pt;height:19.5pt;z-index:-251645952;mso-position-horizontal-relative:text;mso-position-vertical-relative:text" strokecolor="white [3212]">
                  <v:textbox style="mso-next-textbox:#_x0000_s1079">
                    <w:txbxContent>
                      <w:p w:rsidR="000E6F2E" w:rsidRDefault="000E6F2E" w:rsidP="00E44536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ร ๘  ค่ำ เดือน  ๑๒  ๑๐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  <w:tc>
          <w:tcPr>
            <w:tcW w:w="1337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80" type="#_x0000_t202" style="position:absolute;margin-left:55.8pt;margin-top:25.3pt;width:79.5pt;height:19.5pt;z-index:-251644928;mso-position-horizontal-relative:text;mso-position-vertical-relative:text" strokecolor="white [3212]">
                  <v:textbox style="mso-next-textbox:#_x0000_s1080">
                    <w:txbxContent>
                      <w:p w:rsidR="000E6F2E" w:rsidRDefault="000E6F2E" w:rsidP="00E44536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 xml:space="preserve">ร ๑๕  ค่ำ เดือน  ๑๒ 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29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</w:tr>
      <w:tr w:rsidR="002D7EAF" w:rsidTr="00D75DEB">
        <w:trPr>
          <w:trHeight w:hRule="exact" w:val="851"/>
        </w:trPr>
        <w:tc>
          <w:tcPr>
            <w:tcW w:w="2253" w:type="dxa"/>
            <w:vMerge/>
          </w:tcPr>
          <w:p w:rsidR="002D7EAF" w:rsidRDefault="002D7EAF" w:rsidP="003444C0">
            <w:pPr>
              <w:rPr>
                <w:rFonts w:ascii="Tahoma" w:hAnsi="Tahoma" w:cs="Tahoma"/>
              </w:rPr>
            </w:pPr>
          </w:p>
        </w:tc>
        <w:tc>
          <w:tcPr>
            <w:tcW w:w="9322" w:type="dxa"/>
            <w:gridSpan w:val="7"/>
          </w:tcPr>
          <w:p w:rsidR="002D7EAF" w:rsidRPr="002D7EAF" w:rsidRDefault="002D7EAF" w:rsidP="002D7EAF">
            <w:pPr>
              <w:spacing w:after="0"/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2D7EAF">
              <w:rPr>
                <w:rFonts w:ascii="Tahoma" w:hAnsi="Tahoma" w:cs="Tahoma"/>
                <w:sz w:val="32"/>
                <w:szCs w:val="32"/>
                <w:cs/>
                <w:lang w:bidi="th-TH"/>
              </w:rPr>
              <w:t>วันอาทิตย์ที่ ๖ งานทำบุญทอดกฐินประจำปี ๒๕๕๔</w:t>
            </w:r>
          </w:p>
          <w:p w:rsidR="002D7EAF" w:rsidRPr="002D7EAF" w:rsidRDefault="002D7EAF" w:rsidP="002D7EAF">
            <w:pPr>
              <w:spacing w:after="0"/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2D7EAF">
              <w:rPr>
                <w:rFonts w:ascii="Tahoma" w:hAnsi="Tahoma" w:cs="Tahoma"/>
                <w:sz w:val="32"/>
                <w:szCs w:val="32"/>
                <w:cs/>
                <w:lang w:bidi="th-TH"/>
              </w:rPr>
              <w:t>วันอาทิตย์ที่ ๒๐ งานทำบุญวันลอยกระทง</w:t>
            </w:r>
          </w:p>
        </w:tc>
      </w:tr>
      <w:tr w:rsidR="00A3381A" w:rsidTr="00AE1797">
        <w:trPr>
          <w:trHeight w:val="851"/>
        </w:trPr>
        <w:tc>
          <w:tcPr>
            <w:tcW w:w="11575" w:type="dxa"/>
            <w:gridSpan w:val="8"/>
          </w:tcPr>
          <w:p w:rsidR="00A3381A" w:rsidRDefault="005976EE" w:rsidP="003444C0">
            <w:pPr>
              <w:rPr>
                <w:rFonts w:ascii="Tahoma" w:hAnsi="Tahoma" w:cs="Tahoma"/>
                <w:sz w:val="20"/>
                <w:szCs w:val="20"/>
              </w:rPr>
            </w:pPr>
            <w:r w:rsidRPr="005D5F92">
              <w:rPr>
                <w:rFonts w:ascii="Tahoma" w:hAnsi="Tahoma" w:cs="Tahoma"/>
                <w:sz w:val="20"/>
                <w:szCs w:val="20"/>
              </w:rPr>
              <w:t xml:space="preserve">11 Veterans Day </w:t>
            </w:r>
          </w:p>
          <w:p w:rsidR="005D5F92" w:rsidRPr="005D5F92" w:rsidRDefault="002608AC" w:rsidP="003444C0">
            <w:pPr>
              <w:rPr>
                <w:rFonts w:ascii="Tahoma" w:hAnsi="Tahoma" w:cs="Tahoma"/>
                <w:sz w:val="20"/>
                <w:szCs w:val="20"/>
              </w:rPr>
            </w:pPr>
            <w:r w:rsidRPr="005D5F92">
              <w:rPr>
                <w:rFonts w:ascii="Tahoma" w:hAnsi="Tahoma" w:cs="Tahoma"/>
                <w:sz w:val="20"/>
                <w:szCs w:val="20"/>
              </w:rPr>
              <w:t>24 Thanksgiving Day</w:t>
            </w:r>
          </w:p>
        </w:tc>
      </w:tr>
    </w:tbl>
    <w:p w:rsidR="00A3381A" w:rsidRPr="005B7C2D" w:rsidRDefault="00A3381A" w:rsidP="005B7C2D">
      <w:pPr>
        <w:pStyle w:val="Month"/>
        <w:spacing w:after="0"/>
        <w:jc w:val="left"/>
        <w:rPr>
          <w:rFonts w:ascii="Tahoma" w:hAnsi="Tahoma" w:cs="Tahoma"/>
          <w:b w:val="0"/>
          <w:bCs/>
          <w:sz w:val="20"/>
          <w:szCs w:val="20"/>
          <w:lang w:bidi="th-TH"/>
        </w:rPr>
      </w:pPr>
    </w:p>
    <w:tbl>
      <w:tblPr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334"/>
        <w:gridCol w:w="1331"/>
        <w:gridCol w:w="1332"/>
        <w:gridCol w:w="1329"/>
        <w:gridCol w:w="1337"/>
        <w:gridCol w:w="1330"/>
        <w:gridCol w:w="1329"/>
      </w:tblGrid>
      <w:tr w:rsidR="00245E55" w:rsidTr="00245E55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245E55" w:rsidRPr="005B7C2D" w:rsidRDefault="00245E55" w:rsidP="000E6F2E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 w:rsidRPr="005B7C2D"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ธันวาคม ๒๕๕๔  ปี เถาะ  </w:t>
            </w:r>
            <w:r w:rsidR="005B7C2D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 xml:space="preserve">                               </w:t>
            </w:r>
            <w:r w:rsidRPr="005B7C2D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December 2011</w:t>
            </w:r>
          </w:p>
        </w:tc>
      </w:tr>
      <w:tr w:rsidR="00AE1797" w:rsidTr="00AE1797">
        <w:trPr>
          <w:trHeight w:val="567"/>
        </w:trPr>
        <w:tc>
          <w:tcPr>
            <w:tcW w:w="2253" w:type="dxa"/>
            <w:shd w:val="clear" w:color="auto" w:fill="D9D9D9" w:themeFill="background1" w:themeFillShade="D9"/>
          </w:tcPr>
          <w:p w:rsidR="00AE1797" w:rsidRDefault="00AE1797" w:rsidP="000E6F2E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AE1797" w:rsidRPr="00664792" w:rsidRDefault="00AE1797" w:rsidP="000E6F2E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AE1797" w:rsidRPr="00664792" w:rsidRDefault="00AE1797" w:rsidP="000E6F2E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E00A37" w:rsidTr="00AE1797">
        <w:trPr>
          <w:trHeight w:val="851"/>
        </w:trPr>
        <w:tc>
          <w:tcPr>
            <w:tcW w:w="2253" w:type="dxa"/>
            <w:vMerge w:val="restart"/>
          </w:tcPr>
          <w:p w:rsidR="00E00A37" w:rsidRPr="0043725E" w:rsidRDefault="00855795" w:rsidP="00FE5185">
            <w:pPr>
              <w:spacing w:after="0"/>
              <w:rPr>
                <w:rFonts w:ascii="Tahoma" w:hAnsi="Tahoma" w:cs="Tahoma"/>
                <w:sz w:val="24"/>
                <w:szCs w:val="24"/>
                <w:cs/>
                <w:lang w:bidi="th-TH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83" type="#_x0000_t202" style="position:absolute;margin-left:107pt;margin-top:157.3pt;width:79.5pt;height:19.5pt;z-index:251674624;mso-position-horizontal-relative:text;mso-position-vertical-relative:text">
                  <v:textbox style="mso-next-textbox:#_x0000_s1083">
                    <w:txbxContent>
                      <w:p w:rsidR="000E6F2E" w:rsidRDefault="000E6F2E" w:rsidP="00E44536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 xml:space="preserve">ร ๘  ค่ำ เดือน  ๑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  <w:tc>
          <w:tcPr>
            <w:tcW w:w="1330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81" type="#_x0000_t202" style="position:absolute;margin-left:59.45pt;margin-top:22.3pt;width:79.5pt;height:19.5pt;z-index:-251643904;mso-position-horizontal-relative:text;mso-position-vertical-relative:text" strokecolor="white [3212]">
                  <v:textbox style="mso-next-textbox:#_x0000_s1081">
                    <w:txbxContent>
                      <w:p w:rsidR="000E6F2E" w:rsidRDefault="000E6F2E" w:rsidP="00E44536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 ๘  ค่ำ เดือน  ๑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  <w:tc>
          <w:tcPr>
            <w:tcW w:w="1330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82" type="#_x0000_t202" style="position:absolute;margin-left:57.95pt;margin-top:22.5pt;width:79.5pt;height:19.5pt;z-index:-251642880;mso-position-horizontal-relative:text;mso-position-vertical-relative:text" strokecolor="white [3212]">
                  <v:textbox style="mso-next-textbox:#_x0000_s1082">
                    <w:txbxContent>
                      <w:p w:rsidR="000E6F2E" w:rsidRDefault="000E6F2E" w:rsidP="00E44536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 ๑๕  ค่ำ เดือน  ๑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  <w:tc>
          <w:tcPr>
            <w:tcW w:w="1330" w:type="dxa"/>
          </w:tcPr>
          <w:p w:rsidR="00E00A37" w:rsidRPr="00BB1183" w:rsidRDefault="00855795" w:rsidP="00B11F5B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084" type="#_x0000_t202" style="position:absolute;margin-left:58.7pt;margin-top:21.35pt;width:79.5pt;height:19.5pt;z-index:-251640832;mso-position-horizontal-relative:text;mso-position-vertical-relative:text" strokecolor="white [3212]">
                  <v:textbox style="mso-next-textbox:#_x0000_s1084">
                    <w:txbxContent>
                      <w:p w:rsidR="000E6F2E" w:rsidRDefault="000E6F2E" w:rsidP="00E44536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 xml:space="preserve">ร ๑๔  ค่ำ เดือน  ๑  </w:t>
                        </w:r>
                      </w:p>
                    </w:txbxContent>
                  </v:textbox>
                </v:shape>
              </w:pict>
            </w:r>
            <w:r w:rsidR="00E00A37" w:rsidRPr="00BB1183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</w:tr>
      <w:tr w:rsidR="00E00A37" w:rsidTr="00AE1797">
        <w:trPr>
          <w:trHeight w:val="851"/>
        </w:trPr>
        <w:tc>
          <w:tcPr>
            <w:tcW w:w="2253" w:type="dxa"/>
            <w:vMerge/>
          </w:tcPr>
          <w:p w:rsidR="00E00A37" w:rsidRDefault="00E00A37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  <w:tc>
          <w:tcPr>
            <w:tcW w:w="1331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  <w:tc>
          <w:tcPr>
            <w:tcW w:w="1332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  <w:tc>
          <w:tcPr>
            <w:tcW w:w="1337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29</w:t>
            </w:r>
          </w:p>
        </w:tc>
        <w:tc>
          <w:tcPr>
            <w:tcW w:w="1330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29" w:type="dxa"/>
          </w:tcPr>
          <w:p w:rsidR="00E00A37" w:rsidRPr="00BB1183" w:rsidRDefault="00E00A37" w:rsidP="00B11F5B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31</w:t>
            </w:r>
          </w:p>
        </w:tc>
      </w:tr>
      <w:tr w:rsidR="002D7EAF" w:rsidTr="00E156E5">
        <w:trPr>
          <w:trHeight w:hRule="exact" w:val="851"/>
        </w:trPr>
        <w:tc>
          <w:tcPr>
            <w:tcW w:w="2253" w:type="dxa"/>
            <w:vMerge/>
          </w:tcPr>
          <w:p w:rsidR="002D7EAF" w:rsidRDefault="002D7EAF" w:rsidP="003444C0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2D7EAF" w:rsidRPr="00BB1183" w:rsidRDefault="002D7EAF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31" w:type="dxa"/>
          </w:tcPr>
          <w:p w:rsidR="002D7EAF" w:rsidRPr="00BB1183" w:rsidRDefault="002D7EAF" w:rsidP="003444C0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31</w:t>
            </w:r>
          </w:p>
        </w:tc>
        <w:tc>
          <w:tcPr>
            <w:tcW w:w="6657" w:type="dxa"/>
            <w:gridSpan w:val="5"/>
          </w:tcPr>
          <w:p w:rsidR="002D7EAF" w:rsidRPr="002D7EAF" w:rsidRDefault="002D7EAF" w:rsidP="002D7EAF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 w:rsidRPr="002D7EAF">
              <w:rPr>
                <w:rFonts w:ascii="Tahoma" w:hAnsi="Tahoma" w:cs="Tahoma"/>
                <w:sz w:val="36"/>
                <w:szCs w:val="36"/>
                <w:cs/>
                <w:lang w:bidi="th-TH"/>
              </w:rPr>
              <w:t>วันอาทิตย์ที่ ๔ งานทำบุญวันพ่อแห่งชาติ</w:t>
            </w:r>
          </w:p>
        </w:tc>
      </w:tr>
      <w:tr w:rsidR="00A3381A" w:rsidTr="00AE1797">
        <w:trPr>
          <w:trHeight w:val="851"/>
        </w:trPr>
        <w:tc>
          <w:tcPr>
            <w:tcW w:w="11575" w:type="dxa"/>
            <w:gridSpan w:val="8"/>
          </w:tcPr>
          <w:p w:rsidR="00A3381A" w:rsidRPr="005976EE" w:rsidRDefault="00C470A8" w:rsidP="003444C0">
            <w:pPr>
              <w:rPr>
                <w:rFonts w:ascii="Tahoma" w:hAnsi="Tahoma" w:cs="Tahoma"/>
                <w:sz w:val="20"/>
                <w:szCs w:val="20"/>
                <w:lang w:bidi="th-TH"/>
              </w:rPr>
            </w:pPr>
            <w:r w:rsidRPr="005976EE">
              <w:rPr>
                <w:rFonts w:ascii="Tahoma" w:hAnsi="Tahoma" w:cs="Tahoma"/>
                <w:sz w:val="20"/>
                <w:szCs w:val="20"/>
              </w:rPr>
              <w:t>5</w:t>
            </w:r>
            <w:r w:rsidR="007C45AB" w:rsidRPr="005976E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976EE">
              <w:rPr>
                <w:rFonts w:ascii="Tahoma" w:hAnsi="Tahoma" w:cs="Tahoma" w:hint="cs"/>
                <w:sz w:val="20"/>
                <w:szCs w:val="20"/>
                <w:cs/>
                <w:lang w:bidi="th-TH"/>
              </w:rPr>
              <w:t xml:space="preserve">The king </w:t>
            </w:r>
            <w:r w:rsidRPr="005976EE">
              <w:rPr>
                <w:rFonts w:ascii="Tahoma" w:hAnsi="Tahoma" w:cs="Tahoma"/>
                <w:sz w:val="20"/>
                <w:szCs w:val="20"/>
                <w:lang w:bidi="th-TH"/>
              </w:rPr>
              <w:t>‘s Birthday</w:t>
            </w:r>
            <w:r w:rsidR="007C45AB" w:rsidRPr="005976EE">
              <w:rPr>
                <w:rFonts w:ascii="Tahoma" w:hAnsi="Tahoma" w:cs="Tahoma"/>
                <w:sz w:val="20"/>
                <w:szCs w:val="20"/>
                <w:lang w:bidi="th-TH"/>
              </w:rPr>
              <w:t xml:space="preserve">&amp; Father‘s Day </w:t>
            </w:r>
            <w:r w:rsidR="002608AC">
              <w:rPr>
                <w:rFonts w:ascii="Tahoma" w:hAnsi="Tahoma" w:cs="Tahoma"/>
                <w:sz w:val="20"/>
                <w:szCs w:val="20"/>
                <w:lang w:bidi="th-TH"/>
              </w:rPr>
              <w:t xml:space="preserve">        </w:t>
            </w:r>
            <w:r w:rsidR="007D43A0">
              <w:rPr>
                <w:rFonts w:ascii="Tahoma" w:hAnsi="Tahoma" w:cs="Tahoma"/>
                <w:sz w:val="20"/>
                <w:szCs w:val="20"/>
                <w:lang w:bidi="th-TH"/>
              </w:rPr>
              <w:t xml:space="preserve">                   </w:t>
            </w:r>
            <w:r w:rsidR="002608AC">
              <w:rPr>
                <w:rFonts w:ascii="Tahoma" w:hAnsi="Tahoma" w:cs="Tahoma"/>
                <w:sz w:val="20"/>
                <w:szCs w:val="20"/>
                <w:lang w:bidi="th-TH"/>
              </w:rPr>
              <w:t xml:space="preserve">10 Constitution Day   </w:t>
            </w:r>
          </w:p>
          <w:p w:rsidR="00A3381A" w:rsidRDefault="002608AC" w:rsidP="002608A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="00472FBF" w:rsidRPr="005976EE">
              <w:rPr>
                <w:rFonts w:ascii="Tahoma" w:hAnsi="Tahoma" w:cs="Tahoma"/>
                <w:sz w:val="20"/>
                <w:szCs w:val="20"/>
              </w:rPr>
              <w:t xml:space="preserve"> Christmas Day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</w:t>
            </w:r>
            <w:r w:rsidR="00472FBF" w:rsidRPr="005976EE">
              <w:rPr>
                <w:rFonts w:ascii="Tahoma" w:hAnsi="Tahoma" w:cs="Tahoma"/>
                <w:sz w:val="20"/>
                <w:szCs w:val="20"/>
              </w:rPr>
              <w:t xml:space="preserve">30 </w:t>
            </w:r>
            <w:r w:rsidR="00472FBF" w:rsidRPr="005976EE">
              <w:rPr>
                <w:rFonts w:ascii="Tahoma" w:hAnsi="Tahoma" w:cs="Tahoma"/>
                <w:sz w:val="20"/>
                <w:szCs w:val="20"/>
                <w:lang w:bidi="th-TH"/>
              </w:rPr>
              <w:t xml:space="preserve">New Year’s </w:t>
            </w:r>
            <w:proofErr w:type="spellStart"/>
            <w:r w:rsidR="00472FBF" w:rsidRPr="005976EE">
              <w:rPr>
                <w:rFonts w:ascii="Tahoma" w:hAnsi="Tahoma" w:cs="Tahoma"/>
                <w:sz w:val="20"/>
                <w:szCs w:val="20"/>
                <w:lang w:bidi="th-TH"/>
              </w:rPr>
              <w:t>Eve’observed</w:t>
            </w:r>
            <w:proofErr w:type="spellEnd"/>
            <w:r w:rsidR="00472FBF" w:rsidRPr="005976EE">
              <w:rPr>
                <w:rFonts w:ascii="Tahoma" w:hAnsi="Tahoma" w:cs="Tahoma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bidi="th-TH"/>
              </w:rPr>
              <w:t xml:space="preserve">      </w:t>
            </w:r>
            <w:r w:rsidR="007D43A0">
              <w:rPr>
                <w:rFonts w:ascii="Tahoma" w:hAnsi="Tahoma" w:cs="Tahoma"/>
                <w:sz w:val="20"/>
                <w:szCs w:val="20"/>
                <w:lang w:bidi="th-TH"/>
              </w:rPr>
              <w:t xml:space="preserve"> </w:t>
            </w:r>
            <w:r w:rsidR="00472FBF" w:rsidRPr="005976EE">
              <w:rPr>
                <w:rFonts w:ascii="Tahoma" w:hAnsi="Tahoma" w:cs="Tahoma"/>
                <w:sz w:val="20"/>
                <w:szCs w:val="20"/>
                <w:lang w:bidi="th-TH"/>
              </w:rPr>
              <w:t>31 New Year’s Eve</w:t>
            </w:r>
            <w:r w:rsidR="005976EE">
              <w:rPr>
                <w:rFonts w:ascii="Tahoma" w:hAnsi="Tahoma" w:cs="Tahoma"/>
                <w:sz w:val="20"/>
                <w:szCs w:val="20"/>
                <w:lang w:bidi="th-TH"/>
              </w:rPr>
              <w:t xml:space="preserve"> </w:t>
            </w:r>
          </w:p>
        </w:tc>
      </w:tr>
    </w:tbl>
    <w:tbl>
      <w:tblPr>
        <w:tblpPr w:leftFromText="180" w:rightFromText="180" w:vertAnchor="text" w:tblpY="33"/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334"/>
        <w:gridCol w:w="1331"/>
        <w:gridCol w:w="1332"/>
        <w:gridCol w:w="1329"/>
        <w:gridCol w:w="1337"/>
        <w:gridCol w:w="1330"/>
        <w:gridCol w:w="1329"/>
      </w:tblGrid>
      <w:tr w:rsidR="00470413" w:rsidTr="00470413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470413" w:rsidRPr="005B7C2D" w:rsidRDefault="00470413" w:rsidP="00470413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 w:rsidRPr="005B7C2D"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lastRenderedPageBreak/>
              <w:t xml:space="preserve">ธันวาคม ๒๕๕๔  ปี เถาะ  </w:t>
            </w:r>
            <w:r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 xml:space="preserve">                               </w:t>
            </w:r>
            <w:r w:rsidRPr="005B7C2D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December 2011</w:t>
            </w:r>
          </w:p>
        </w:tc>
      </w:tr>
      <w:tr w:rsidR="00470413" w:rsidTr="00470413">
        <w:trPr>
          <w:trHeight w:val="567"/>
        </w:trPr>
        <w:tc>
          <w:tcPr>
            <w:tcW w:w="2253" w:type="dxa"/>
            <w:shd w:val="clear" w:color="auto" w:fill="D9D9D9" w:themeFill="background1" w:themeFillShade="D9"/>
          </w:tcPr>
          <w:p w:rsidR="00470413" w:rsidRDefault="00470413" w:rsidP="0047041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470413" w:rsidRPr="00664792" w:rsidRDefault="00470413" w:rsidP="00470413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470413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470413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470413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470413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470413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470413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470413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470413" w:rsidTr="00470413">
        <w:trPr>
          <w:trHeight w:val="851"/>
        </w:trPr>
        <w:tc>
          <w:tcPr>
            <w:tcW w:w="2253" w:type="dxa"/>
            <w:vMerge w:val="restart"/>
          </w:tcPr>
          <w:p w:rsidR="00470413" w:rsidRPr="0043725E" w:rsidRDefault="00470413" w:rsidP="00855795">
            <w:pPr>
              <w:spacing w:after="0"/>
              <w:rPr>
                <w:rFonts w:ascii="Tahoma" w:hAnsi="Tahoma" w:cs="Tahoma"/>
                <w:sz w:val="24"/>
                <w:szCs w:val="24"/>
                <w:cs/>
                <w:lang w:bidi="th-TH"/>
              </w:rPr>
            </w:pPr>
          </w:p>
        </w:tc>
        <w:tc>
          <w:tcPr>
            <w:tcW w:w="1334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1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2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7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  <w:tc>
          <w:tcPr>
            <w:tcW w:w="1330" w:type="dxa"/>
          </w:tcPr>
          <w:p w:rsidR="00470413" w:rsidRPr="00BB1183" w:rsidRDefault="00855795" w:rsidP="00470413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136" type="#_x0000_t202" style="position:absolute;margin-left:59.45pt;margin-top:22.3pt;width:79.5pt;height:19.5pt;z-index:-251688960;mso-position-horizontal-relative:text;mso-position-vertical-relative:text" strokecolor="white [3212]">
                  <v:textbox style="mso-next-textbox:#_x0000_s1136">
                    <w:txbxContent>
                      <w:p w:rsidR="00470413" w:rsidRDefault="00470413" w:rsidP="00470413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 ๘  ค่ำ เดือน  ๑</w:t>
                        </w:r>
                      </w:p>
                    </w:txbxContent>
                  </v:textbox>
                </v:shape>
              </w:pict>
            </w:r>
            <w:r w:rsidR="00470413" w:rsidRPr="00BB1183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  <w:tc>
          <w:tcPr>
            <w:tcW w:w="1329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</w:tr>
      <w:tr w:rsidR="00470413" w:rsidTr="00470413">
        <w:trPr>
          <w:trHeight w:val="851"/>
        </w:trPr>
        <w:tc>
          <w:tcPr>
            <w:tcW w:w="2253" w:type="dxa"/>
            <w:vMerge/>
          </w:tcPr>
          <w:p w:rsidR="00470413" w:rsidRDefault="00470413" w:rsidP="00470413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  <w:tc>
          <w:tcPr>
            <w:tcW w:w="1331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  <w:tc>
          <w:tcPr>
            <w:tcW w:w="1332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  <w:tc>
          <w:tcPr>
            <w:tcW w:w="1329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  <w:tc>
          <w:tcPr>
            <w:tcW w:w="1337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  <w:tc>
          <w:tcPr>
            <w:tcW w:w="1330" w:type="dxa"/>
          </w:tcPr>
          <w:p w:rsidR="00470413" w:rsidRPr="00BB1183" w:rsidRDefault="00855795" w:rsidP="00470413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137" type="#_x0000_t202" style="position:absolute;margin-left:57.95pt;margin-top:22.5pt;width:79.5pt;height:19.5pt;z-index:-251687936;mso-position-horizontal-relative:text;mso-position-vertical-relative:text" strokecolor="white [3212]">
                  <v:textbox style="mso-next-textbox:#_x0000_s1137">
                    <w:txbxContent>
                      <w:p w:rsidR="00470413" w:rsidRDefault="00470413" w:rsidP="00470413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 ๑๕  ค่ำ เดือน  ๑</w:t>
                        </w:r>
                      </w:p>
                    </w:txbxContent>
                  </v:textbox>
                </v:shape>
              </w:pict>
            </w:r>
            <w:r w:rsidR="00470413" w:rsidRPr="00BB1183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  <w:tc>
          <w:tcPr>
            <w:tcW w:w="1329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</w:tr>
      <w:tr w:rsidR="00470413" w:rsidTr="00470413">
        <w:trPr>
          <w:trHeight w:val="851"/>
        </w:trPr>
        <w:tc>
          <w:tcPr>
            <w:tcW w:w="2253" w:type="dxa"/>
            <w:vMerge/>
          </w:tcPr>
          <w:p w:rsidR="00470413" w:rsidRDefault="00470413" w:rsidP="00470413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  <w:tc>
          <w:tcPr>
            <w:tcW w:w="1331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  <w:tc>
          <w:tcPr>
            <w:tcW w:w="1332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  <w:tc>
          <w:tcPr>
            <w:tcW w:w="1329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  <w:tc>
          <w:tcPr>
            <w:tcW w:w="1337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  <w:tc>
          <w:tcPr>
            <w:tcW w:w="1330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  <w:tc>
          <w:tcPr>
            <w:tcW w:w="1329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</w:tr>
      <w:tr w:rsidR="00470413" w:rsidTr="00470413">
        <w:trPr>
          <w:trHeight w:val="851"/>
        </w:trPr>
        <w:tc>
          <w:tcPr>
            <w:tcW w:w="2253" w:type="dxa"/>
            <w:vMerge/>
          </w:tcPr>
          <w:p w:rsidR="00470413" w:rsidRDefault="00470413" w:rsidP="00470413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  <w:tc>
          <w:tcPr>
            <w:tcW w:w="1331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  <w:tc>
          <w:tcPr>
            <w:tcW w:w="1332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  <w:tc>
          <w:tcPr>
            <w:tcW w:w="1329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  <w:tc>
          <w:tcPr>
            <w:tcW w:w="1337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  <w:tc>
          <w:tcPr>
            <w:tcW w:w="1330" w:type="dxa"/>
          </w:tcPr>
          <w:p w:rsidR="00470413" w:rsidRPr="00BB1183" w:rsidRDefault="00855795" w:rsidP="00470413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138" type="#_x0000_t202" style="position:absolute;margin-left:58.7pt;margin-top:21.35pt;width:79.5pt;height:19.5pt;z-index:-251633664;mso-position-horizontal-relative:text;mso-position-vertical-relative:text" strokecolor="white [3212]">
                  <v:textbox style="mso-next-textbox:#_x0000_s1138">
                    <w:txbxContent>
                      <w:p w:rsidR="00470413" w:rsidRDefault="00470413" w:rsidP="00470413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 xml:space="preserve">ร ๑๔  ค่ำ เดือน  ๑  </w:t>
                        </w:r>
                      </w:p>
                    </w:txbxContent>
                  </v:textbox>
                </v:shape>
              </w:pict>
            </w:r>
            <w:r w:rsidR="00470413" w:rsidRPr="00BB1183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  <w:tc>
          <w:tcPr>
            <w:tcW w:w="1329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</w:tr>
      <w:tr w:rsidR="00470413" w:rsidTr="00470413">
        <w:trPr>
          <w:trHeight w:val="851"/>
        </w:trPr>
        <w:tc>
          <w:tcPr>
            <w:tcW w:w="2253" w:type="dxa"/>
            <w:vMerge/>
          </w:tcPr>
          <w:p w:rsidR="00470413" w:rsidRDefault="00470413" w:rsidP="00470413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  <w:tc>
          <w:tcPr>
            <w:tcW w:w="1331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  <w:tc>
          <w:tcPr>
            <w:tcW w:w="1332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  <w:tc>
          <w:tcPr>
            <w:tcW w:w="1329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  <w:tc>
          <w:tcPr>
            <w:tcW w:w="1337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29</w:t>
            </w:r>
          </w:p>
        </w:tc>
        <w:tc>
          <w:tcPr>
            <w:tcW w:w="1330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29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31</w:t>
            </w:r>
          </w:p>
        </w:tc>
      </w:tr>
      <w:tr w:rsidR="00470413" w:rsidTr="00470413">
        <w:trPr>
          <w:trHeight w:hRule="exact" w:val="851"/>
        </w:trPr>
        <w:tc>
          <w:tcPr>
            <w:tcW w:w="2253" w:type="dxa"/>
            <w:vMerge/>
          </w:tcPr>
          <w:p w:rsidR="00470413" w:rsidRDefault="00470413" w:rsidP="00470413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31" w:type="dxa"/>
          </w:tcPr>
          <w:p w:rsidR="00470413" w:rsidRPr="00BB1183" w:rsidRDefault="00470413" w:rsidP="00470413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31</w:t>
            </w:r>
          </w:p>
        </w:tc>
        <w:tc>
          <w:tcPr>
            <w:tcW w:w="6657" w:type="dxa"/>
            <w:gridSpan w:val="5"/>
          </w:tcPr>
          <w:p w:rsidR="00470413" w:rsidRPr="002D7EAF" w:rsidRDefault="00470413" w:rsidP="00470413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 w:rsidRPr="002D7EAF">
              <w:rPr>
                <w:rFonts w:ascii="Tahoma" w:hAnsi="Tahoma" w:cs="Tahoma"/>
                <w:sz w:val="36"/>
                <w:szCs w:val="36"/>
                <w:cs/>
                <w:lang w:bidi="th-TH"/>
              </w:rPr>
              <w:t>วันอาทิตย์ที่ ๔ งานทำบุญวันพ่อแห่งชาติ</w:t>
            </w:r>
          </w:p>
        </w:tc>
      </w:tr>
      <w:tr w:rsidR="00470413" w:rsidTr="00470413">
        <w:trPr>
          <w:trHeight w:val="851"/>
        </w:trPr>
        <w:tc>
          <w:tcPr>
            <w:tcW w:w="11575" w:type="dxa"/>
            <w:gridSpan w:val="8"/>
          </w:tcPr>
          <w:p w:rsidR="00470413" w:rsidRPr="005976EE" w:rsidRDefault="00470413" w:rsidP="00470413">
            <w:pPr>
              <w:rPr>
                <w:rFonts w:ascii="Tahoma" w:hAnsi="Tahoma" w:cs="Tahoma"/>
                <w:sz w:val="20"/>
                <w:szCs w:val="20"/>
                <w:lang w:bidi="th-TH"/>
              </w:rPr>
            </w:pPr>
            <w:r w:rsidRPr="005976EE">
              <w:rPr>
                <w:rFonts w:ascii="Tahoma" w:hAnsi="Tahoma" w:cs="Tahoma"/>
                <w:sz w:val="20"/>
                <w:szCs w:val="20"/>
              </w:rPr>
              <w:t xml:space="preserve">5 </w:t>
            </w:r>
            <w:r w:rsidRPr="005976EE">
              <w:rPr>
                <w:rFonts w:ascii="Tahoma" w:hAnsi="Tahoma" w:cs="Tahoma" w:hint="cs"/>
                <w:sz w:val="20"/>
                <w:szCs w:val="20"/>
                <w:cs/>
                <w:lang w:bidi="th-TH"/>
              </w:rPr>
              <w:t xml:space="preserve">The king </w:t>
            </w:r>
            <w:r w:rsidRPr="005976EE">
              <w:rPr>
                <w:rFonts w:ascii="Tahoma" w:hAnsi="Tahoma" w:cs="Tahoma"/>
                <w:sz w:val="20"/>
                <w:szCs w:val="20"/>
                <w:lang w:bidi="th-TH"/>
              </w:rPr>
              <w:t xml:space="preserve">‘s Birthday&amp; Father‘s Day </w:t>
            </w:r>
            <w:r>
              <w:rPr>
                <w:rFonts w:ascii="Tahoma" w:hAnsi="Tahoma" w:cs="Tahoma"/>
                <w:sz w:val="20"/>
                <w:szCs w:val="20"/>
                <w:lang w:bidi="th-TH"/>
              </w:rPr>
              <w:t xml:space="preserve">                           10 Constitution Day   </w:t>
            </w:r>
          </w:p>
          <w:p w:rsidR="00470413" w:rsidRDefault="00470413" w:rsidP="0047041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Pr="005976EE">
              <w:rPr>
                <w:rFonts w:ascii="Tahoma" w:hAnsi="Tahoma" w:cs="Tahoma"/>
                <w:sz w:val="20"/>
                <w:szCs w:val="20"/>
              </w:rPr>
              <w:t xml:space="preserve"> Christmas Day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</w:t>
            </w:r>
            <w:r w:rsidRPr="005976EE">
              <w:rPr>
                <w:rFonts w:ascii="Tahoma" w:hAnsi="Tahoma" w:cs="Tahoma"/>
                <w:sz w:val="20"/>
                <w:szCs w:val="20"/>
              </w:rPr>
              <w:t xml:space="preserve">30 </w:t>
            </w:r>
            <w:r w:rsidRPr="005976EE">
              <w:rPr>
                <w:rFonts w:ascii="Tahoma" w:hAnsi="Tahoma" w:cs="Tahoma"/>
                <w:sz w:val="20"/>
                <w:szCs w:val="20"/>
                <w:lang w:bidi="th-TH"/>
              </w:rPr>
              <w:t xml:space="preserve">New Year’s </w:t>
            </w:r>
            <w:proofErr w:type="spellStart"/>
            <w:r w:rsidRPr="005976EE">
              <w:rPr>
                <w:rFonts w:ascii="Tahoma" w:hAnsi="Tahoma" w:cs="Tahoma"/>
                <w:sz w:val="20"/>
                <w:szCs w:val="20"/>
                <w:lang w:bidi="th-TH"/>
              </w:rPr>
              <w:t>Eve’observed</w:t>
            </w:r>
            <w:proofErr w:type="spellEnd"/>
            <w:r w:rsidRPr="005976EE">
              <w:rPr>
                <w:rFonts w:ascii="Tahoma" w:hAnsi="Tahoma" w:cs="Tahoma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bidi="th-TH"/>
              </w:rPr>
              <w:t xml:space="preserve">       </w:t>
            </w:r>
            <w:r w:rsidRPr="005976EE">
              <w:rPr>
                <w:rFonts w:ascii="Tahoma" w:hAnsi="Tahoma" w:cs="Tahoma"/>
                <w:sz w:val="20"/>
                <w:szCs w:val="20"/>
                <w:lang w:bidi="th-TH"/>
              </w:rPr>
              <w:t>31 New Year’s Eve</w:t>
            </w:r>
            <w:r>
              <w:rPr>
                <w:rFonts w:ascii="Tahoma" w:hAnsi="Tahoma" w:cs="Tahoma"/>
                <w:sz w:val="20"/>
                <w:szCs w:val="20"/>
                <w:lang w:bidi="th-TH"/>
              </w:rPr>
              <w:t xml:space="preserve"> </w:t>
            </w:r>
          </w:p>
        </w:tc>
      </w:tr>
    </w:tbl>
    <w:p w:rsidR="00222357" w:rsidRPr="00470413" w:rsidRDefault="00222357" w:rsidP="005B7C2D">
      <w:pPr>
        <w:pStyle w:val="Month"/>
        <w:jc w:val="left"/>
        <w:rPr>
          <w:rFonts w:ascii="Tahoma" w:hAnsi="Tahoma" w:cs="Tahoma"/>
          <w:sz w:val="20"/>
          <w:szCs w:val="20"/>
          <w:lang w:bidi="th-TH"/>
        </w:rPr>
      </w:pPr>
    </w:p>
    <w:tbl>
      <w:tblPr>
        <w:tblpPr w:leftFromText="180" w:rightFromText="180" w:vertAnchor="text" w:tblpY="33"/>
        <w:tblW w:w="11575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334"/>
        <w:gridCol w:w="1331"/>
        <w:gridCol w:w="1332"/>
        <w:gridCol w:w="1329"/>
        <w:gridCol w:w="1337"/>
        <w:gridCol w:w="1330"/>
        <w:gridCol w:w="1329"/>
      </w:tblGrid>
      <w:tr w:rsidR="00470413" w:rsidTr="0011689A">
        <w:trPr>
          <w:trHeight w:val="567"/>
        </w:trPr>
        <w:tc>
          <w:tcPr>
            <w:tcW w:w="11575" w:type="dxa"/>
            <w:gridSpan w:val="8"/>
            <w:shd w:val="clear" w:color="auto" w:fill="FFFFFF" w:themeFill="background1"/>
          </w:tcPr>
          <w:p w:rsidR="00470413" w:rsidRPr="005B7C2D" w:rsidRDefault="00470413" w:rsidP="0011689A">
            <w:pPr>
              <w:pStyle w:val="Day"/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</w:pPr>
            <w:r w:rsidRPr="005B7C2D">
              <w:rPr>
                <w:rFonts w:ascii="Tahoma" w:hAnsi="Tahoma" w:cs="Tahoma"/>
                <w:b/>
                <w:bCs/>
                <w:color w:val="auto"/>
                <w:sz w:val="40"/>
                <w:szCs w:val="40"/>
                <w:cs/>
                <w:lang w:bidi="th-TH"/>
              </w:rPr>
              <w:t xml:space="preserve">ธันวาคม ๒๕๕๔  ปี เถาะ  </w:t>
            </w:r>
            <w:r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 xml:space="preserve">                               </w:t>
            </w:r>
            <w:r w:rsidRPr="005B7C2D">
              <w:rPr>
                <w:rFonts w:ascii="Tahoma" w:hAnsi="Tahoma" w:cs="Tahoma"/>
                <w:b/>
                <w:bCs/>
                <w:color w:val="auto"/>
                <w:sz w:val="40"/>
                <w:szCs w:val="40"/>
              </w:rPr>
              <w:t>December 2011</w:t>
            </w:r>
          </w:p>
        </w:tc>
      </w:tr>
      <w:tr w:rsidR="00470413" w:rsidTr="0011689A">
        <w:trPr>
          <w:trHeight w:val="567"/>
        </w:trPr>
        <w:tc>
          <w:tcPr>
            <w:tcW w:w="2253" w:type="dxa"/>
            <w:shd w:val="clear" w:color="auto" w:fill="D9D9D9" w:themeFill="background1" w:themeFillShade="D9"/>
          </w:tcPr>
          <w:p w:rsidR="00470413" w:rsidRDefault="00470413" w:rsidP="0011689A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bidi="th-TH"/>
              </w:rPr>
            </w:pPr>
          </w:p>
          <w:p w:rsidR="00470413" w:rsidRPr="00664792" w:rsidRDefault="00470413" w:rsidP="0011689A">
            <w:pPr>
              <w:spacing w:after="0" w:line="240" w:lineRule="auto"/>
              <w:jc w:val="center"/>
              <w:rPr>
                <w:b/>
                <w:bCs/>
                <w:rtl/>
                <w:cs/>
              </w:rPr>
            </w:pPr>
            <w:r w:rsidRPr="00664792">
              <w:rPr>
                <w:rFonts w:ascii="Tahoma" w:hAnsi="Tahoma" w:cs="Tahoma" w:hint="cs"/>
                <w:b/>
                <w:bCs/>
                <w:sz w:val="24"/>
                <w:szCs w:val="24"/>
                <w:cs/>
                <w:lang w:bidi="th-TH"/>
              </w:rPr>
              <w:t>รายนามผู้บริจาค</w:t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11689A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Sun</w:t>
            </w:r>
          </w:p>
        </w:tc>
        <w:tc>
          <w:tcPr>
            <w:tcW w:w="1331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11689A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Mon</w:t>
            </w:r>
          </w:p>
        </w:tc>
        <w:tc>
          <w:tcPr>
            <w:tcW w:w="1332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11689A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Tues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11689A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Wednes</w:t>
            </w:r>
            <w:proofErr w:type="spellEnd"/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11689A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Thurs</w:t>
            </w:r>
          </w:p>
        </w:tc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11689A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r w:rsidRPr="00664792">
              <w:rPr>
                <w:rFonts w:ascii="Tahoma" w:hAnsi="Tahoma" w:cs="Tahoma"/>
                <w:color w:val="auto"/>
                <w:szCs w:val="28"/>
              </w:rPr>
              <w:t>Fri</w:t>
            </w:r>
          </w:p>
        </w:tc>
        <w:tc>
          <w:tcPr>
            <w:tcW w:w="1329" w:type="dxa"/>
            <w:shd w:val="clear" w:color="auto" w:fill="D9D9D9" w:themeFill="background1" w:themeFillShade="D9"/>
            <w:vAlign w:val="center"/>
          </w:tcPr>
          <w:p w:rsidR="00470413" w:rsidRPr="00664792" w:rsidRDefault="00470413" w:rsidP="0011689A">
            <w:pPr>
              <w:pStyle w:val="Day"/>
              <w:rPr>
                <w:rFonts w:ascii="Tahoma" w:hAnsi="Tahoma" w:cs="Tahoma"/>
                <w:color w:val="auto"/>
                <w:szCs w:val="28"/>
              </w:rPr>
            </w:pPr>
            <w:proofErr w:type="spellStart"/>
            <w:r w:rsidRPr="00664792">
              <w:rPr>
                <w:rFonts w:ascii="Tahoma" w:hAnsi="Tahoma" w:cs="Tahoma"/>
                <w:color w:val="auto"/>
                <w:szCs w:val="28"/>
              </w:rPr>
              <w:t>Satur</w:t>
            </w:r>
            <w:proofErr w:type="spellEnd"/>
          </w:p>
        </w:tc>
      </w:tr>
      <w:tr w:rsidR="00470413" w:rsidTr="0011689A">
        <w:trPr>
          <w:trHeight w:val="851"/>
        </w:trPr>
        <w:tc>
          <w:tcPr>
            <w:tcW w:w="2253" w:type="dxa"/>
            <w:vMerge w:val="restart"/>
          </w:tcPr>
          <w:p w:rsidR="00470413" w:rsidRPr="0043725E" w:rsidRDefault="00470413" w:rsidP="0011689A">
            <w:pPr>
              <w:spacing w:after="0"/>
              <w:rPr>
                <w:rFonts w:ascii="Tahoma" w:hAnsi="Tahoma" w:cs="Tahoma"/>
                <w:sz w:val="24"/>
                <w:szCs w:val="24"/>
                <w:cs/>
                <w:lang w:bidi="th-TH"/>
              </w:rPr>
            </w:pPr>
          </w:p>
        </w:tc>
        <w:tc>
          <w:tcPr>
            <w:tcW w:w="1334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1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2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29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</w:p>
        </w:tc>
        <w:tc>
          <w:tcPr>
            <w:tcW w:w="1337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</w:t>
            </w:r>
          </w:p>
        </w:tc>
        <w:tc>
          <w:tcPr>
            <w:tcW w:w="1330" w:type="dxa"/>
          </w:tcPr>
          <w:p w:rsidR="00470413" w:rsidRPr="00BB1183" w:rsidRDefault="00855795" w:rsidP="0011689A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144" type="#_x0000_t202" style="position:absolute;margin-left:59.45pt;margin-top:22.3pt;width:79.5pt;height:19.5pt;z-index:-251631616;mso-position-horizontal-relative:text;mso-position-vertical-relative:text" strokecolor="white [3212]">
                  <v:textbox style="mso-next-textbox:#_x0000_s1144">
                    <w:txbxContent>
                      <w:p w:rsidR="00470413" w:rsidRDefault="00470413" w:rsidP="00470413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 ๘  ค่ำ เดือน  ๑</w:t>
                        </w:r>
                      </w:p>
                    </w:txbxContent>
                  </v:textbox>
                </v:shape>
              </w:pict>
            </w:r>
            <w:r w:rsidR="00470413" w:rsidRPr="00BB1183">
              <w:rPr>
                <w:rFonts w:ascii="Tahoma" w:hAnsi="Tahoma" w:cs="Tahoma"/>
                <w:sz w:val="48"/>
                <w:szCs w:val="48"/>
              </w:rPr>
              <w:t>2</w:t>
            </w:r>
          </w:p>
        </w:tc>
        <w:tc>
          <w:tcPr>
            <w:tcW w:w="1329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</w:t>
            </w:r>
          </w:p>
        </w:tc>
      </w:tr>
      <w:tr w:rsidR="00470413" w:rsidTr="0011689A">
        <w:trPr>
          <w:trHeight w:val="851"/>
        </w:trPr>
        <w:tc>
          <w:tcPr>
            <w:tcW w:w="2253" w:type="dxa"/>
            <w:vMerge/>
          </w:tcPr>
          <w:p w:rsidR="00470413" w:rsidRDefault="00470413" w:rsidP="0011689A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4</w:t>
            </w:r>
          </w:p>
        </w:tc>
        <w:tc>
          <w:tcPr>
            <w:tcW w:w="1331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5</w:t>
            </w:r>
          </w:p>
        </w:tc>
        <w:tc>
          <w:tcPr>
            <w:tcW w:w="1332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6</w:t>
            </w:r>
          </w:p>
        </w:tc>
        <w:tc>
          <w:tcPr>
            <w:tcW w:w="1329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7</w:t>
            </w:r>
          </w:p>
        </w:tc>
        <w:tc>
          <w:tcPr>
            <w:tcW w:w="1337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8</w:t>
            </w:r>
          </w:p>
        </w:tc>
        <w:tc>
          <w:tcPr>
            <w:tcW w:w="1330" w:type="dxa"/>
          </w:tcPr>
          <w:p w:rsidR="00470413" w:rsidRPr="00BB1183" w:rsidRDefault="00855795" w:rsidP="0011689A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145" type="#_x0000_t202" style="position:absolute;margin-left:57.95pt;margin-top:22.5pt;width:79.5pt;height:19.5pt;z-index:-251630592;mso-position-horizontal-relative:text;mso-position-vertical-relative:text" strokecolor="white [3212]">
                  <v:textbox style="mso-next-textbox:#_x0000_s1145">
                    <w:txbxContent>
                      <w:p w:rsidR="00470413" w:rsidRDefault="00470413" w:rsidP="00470413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>ข ๑๕  ค่ำ เดือน  ๑</w:t>
                        </w:r>
                      </w:p>
                    </w:txbxContent>
                  </v:textbox>
                </v:shape>
              </w:pict>
            </w:r>
            <w:r w:rsidR="00470413" w:rsidRPr="00BB1183">
              <w:rPr>
                <w:rFonts w:ascii="Tahoma" w:hAnsi="Tahoma" w:cs="Tahoma"/>
                <w:sz w:val="48"/>
                <w:szCs w:val="48"/>
              </w:rPr>
              <w:t>9</w:t>
            </w:r>
          </w:p>
        </w:tc>
        <w:tc>
          <w:tcPr>
            <w:tcW w:w="1329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10</w:t>
            </w:r>
          </w:p>
        </w:tc>
      </w:tr>
      <w:tr w:rsidR="00470413" w:rsidTr="0011689A">
        <w:trPr>
          <w:trHeight w:val="851"/>
        </w:trPr>
        <w:tc>
          <w:tcPr>
            <w:tcW w:w="2253" w:type="dxa"/>
            <w:vMerge/>
          </w:tcPr>
          <w:p w:rsidR="00470413" w:rsidRDefault="00470413" w:rsidP="0011689A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11</w:t>
            </w:r>
          </w:p>
        </w:tc>
        <w:tc>
          <w:tcPr>
            <w:tcW w:w="1331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12</w:t>
            </w:r>
          </w:p>
        </w:tc>
        <w:tc>
          <w:tcPr>
            <w:tcW w:w="1332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13</w:t>
            </w:r>
          </w:p>
        </w:tc>
        <w:tc>
          <w:tcPr>
            <w:tcW w:w="1329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14</w:t>
            </w:r>
          </w:p>
        </w:tc>
        <w:tc>
          <w:tcPr>
            <w:tcW w:w="1337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15</w:t>
            </w:r>
          </w:p>
        </w:tc>
        <w:tc>
          <w:tcPr>
            <w:tcW w:w="1330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16</w:t>
            </w:r>
          </w:p>
        </w:tc>
        <w:tc>
          <w:tcPr>
            <w:tcW w:w="1329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17</w:t>
            </w:r>
          </w:p>
        </w:tc>
      </w:tr>
      <w:tr w:rsidR="00470413" w:rsidTr="0011689A">
        <w:trPr>
          <w:trHeight w:val="851"/>
        </w:trPr>
        <w:tc>
          <w:tcPr>
            <w:tcW w:w="2253" w:type="dxa"/>
            <w:vMerge/>
          </w:tcPr>
          <w:p w:rsidR="00470413" w:rsidRDefault="00470413" w:rsidP="0011689A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18</w:t>
            </w:r>
          </w:p>
        </w:tc>
        <w:tc>
          <w:tcPr>
            <w:tcW w:w="1331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19</w:t>
            </w:r>
          </w:p>
        </w:tc>
        <w:tc>
          <w:tcPr>
            <w:tcW w:w="1332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20</w:t>
            </w:r>
          </w:p>
        </w:tc>
        <w:tc>
          <w:tcPr>
            <w:tcW w:w="1329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21</w:t>
            </w:r>
          </w:p>
        </w:tc>
        <w:tc>
          <w:tcPr>
            <w:tcW w:w="1337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22</w:t>
            </w:r>
          </w:p>
        </w:tc>
        <w:tc>
          <w:tcPr>
            <w:tcW w:w="1330" w:type="dxa"/>
          </w:tcPr>
          <w:p w:rsidR="00470413" w:rsidRPr="00BB1183" w:rsidRDefault="00855795" w:rsidP="0011689A">
            <w:pPr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noProof/>
                <w:sz w:val="48"/>
                <w:szCs w:val="48"/>
                <w:lang w:eastAsia="en-US" w:bidi="th-TH"/>
              </w:rPr>
              <w:pict>
                <v:shape id="_x0000_s1146" type="#_x0000_t202" style="position:absolute;margin-left:58.7pt;margin-top:21.35pt;width:79.5pt;height:19.5pt;z-index:-251629568;mso-position-horizontal-relative:text;mso-position-vertical-relative:text" strokecolor="white [3212]">
                  <v:textbox style="mso-next-textbox:#_x0000_s1146">
                    <w:txbxContent>
                      <w:p w:rsidR="00470413" w:rsidRDefault="00470413" w:rsidP="00470413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 xml:space="preserve">ร ๑๔  ค่ำ เดือน  ๑  </w:t>
                        </w:r>
                      </w:p>
                    </w:txbxContent>
                  </v:textbox>
                </v:shape>
              </w:pict>
            </w:r>
            <w:r w:rsidR="00470413" w:rsidRPr="00BB1183">
              <w:rPr>
                <w:rFonts w:ascii="Tahoma" w:hAnsi="Tahoma" w:cs="Tahoma"/>
                <w:sz w:val="48"/>
                <w:szCs w:val="48"/>
              </w:rPr>
              <w:t>23</w:t>
            </w:r>
          </w:p>
        </w:tc>
        <w:tc>
          <w:tcPr>
            <w:tcW w:w="1329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24</w:t>
            </w:r>
          </w:p>
        </w:tc>
      </w:tr>
      <w:tr w:rsidR="00470413" w:rsidTr="0011689A">
        <w:trPr>
          <w:trHeight w:val="851"/>
        </w:trPr>
        <w:tc>
          <w:tcPr>
            <w:tcW w:w="2253" w:type="dxa"/>
            <w:vMerge/>
          </w:tcPr>
          <w:p w:rsidR="00470413" w:rsidRDefault="00470413" w:rsidP="0011689A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25</w:t>
            </w:r>
          </w:p>
        </w:tc>
        <w:tc>
          <w:tcPr>
            <w:tcW w:w="1331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26</w:t>
            </w:r>
          </w:p>
        </w:tc>
        <w:tc>
          <w:tcPr>
            <w:tcW w:w="1332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27</w:t>
            </w:r>
          </w:p>
        </w:tc>
        <w:tc>
          <w:tcPr>
            <w:tcW w:w="1329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28</w:t>
            </w:r>
          </w:p>
        </w:tc>
        <w:tc>
          <w:tcPr>
            <w:tcW w:w="1337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29</w:t>
            </w:r>
          </w:p>
        </w:tc>
        <w:tc>
          <w:tcPr>
            <w:tcW w:w="1330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29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31</w:t>
            </w:r>
          </w:p>
        </w:tc>
      </w:tr>
      <w:tr w:rsidR="00470413" w:rsidTr="0011689A">
        <w:trPr>
          <w:trHeight w:hRule="exact" w:val="851"/>
        </w:trPr>
        <w:tc>
          <w:tcPr>
            <w:tcW w:w="2253" w:type="dxa"/>
            <w:vMerge/>
          </w:tcPr>
          <w:p w:rsidR="00470413" w:rsidRDefault="00470413" w:rsidP="0011689A">
            <w:pPr>
              <w:rPr>
                <w:rFonts w:ascii="Tahoma" w:hAnsi="Tahoma" w:cs="Tahoma"/>
              </w:rPr>
            </w:pPr>
          </w:p>
        </w:tc>
        <w:tc>
          <w:tcPr>
            <w:tcW w:w="1334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30</w:t>
            </w:r>
          </w:p>
        </w:tc>
        <w:tc>
          <w:tcPr>
            <w:tcW w:w="1331" w:type="dxa"/>
          </w:tcPr>
          <w:p w:rsidR="00470413" w:rsidRPr="00BB1183" w:rsidRDefault="00470413" w:rsidP="0011689A">
            <w:pPr>
              <w:rPr>
                <w:rFonts w:ascii="Tahoma" w:hAnsi="Tahoma" w:cs="Tahoma"/>
                <w:sz w:val="48"/>
                <w:szCs w:val="48"/>
              </w:rPr>
            </w:pPr>
            <w:r w:rsidRPr="00BB1183">
              <w:rPr>
                <w:rFonts w:ascii="Tahoma" w:hAnsi="Tahoma" w:cs="Tahoma"/>
                <w:sz w:val="48"/>
                <w:szCs w:val="48"/>
              </w:rPr>
              <w:t>31</w:t>
            </w:r>
          </w:p>
        </w:tc>
        <w:tc>
          <w:tcPr>
            <w:tcW w:w="6657" w:type="dxa"/>
            <w:gridSpan w:val="5"/>
          </w:tcPr>
          <w:p w:rsidR="00470413" w:rsidRPr="002D7EAF" w:rsidRDefault="00470413" w:rsidP="0011689A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 w:rsidRPr="002D7EAF">
              <w:rPr>
                <w:rFonts w:ascii="Tahoma" w:hAnsi="Tahoma" w:cs="Tahoma"/>
                <w:sz w:val="36"/>
                <w:szCs w:val="36"/>
                <w:cs/>
                <w:lang w:bidi="th-TH"/>
              </w:rPr>
              <w:t>วันอาทิตย์ที่ ๔ งานทำบุญวันพ่อแห่งชาติ</w:t>
            </w:r>
          </w:p>
        </w:tc>
      </w:tr>
      <w:tr w:rsidR="00470413" w:rsidTr="0011689A">
        <w:trPr>
          <w:trHeight w:val="851"/>
        </w:trPr>
        <w:tc>
          <w:tcPr>
            <w:tcW w:w="11575" w:type="dxa"/>
            <w:gridSpan w:val="8"/>
          </w:tcPr>
          <w:p w:rsidR="00470413" w:rsidRPr="005976EE" w:rsidRDefault="00470413" w:rsidP="0011689A">
            <w:pPr>
              <w:rPr>
                <w:rFonts w:ascii="Tahoma" w:hAnsi="Tahoma" w:cs="Tahoma"/>
                <w:sz w:val="20"/>
                <w:szCs w:val="20"/>
                <w:lang w:bidi="th-TH"/>
              </w:rPr>
            </w:pPr>
            <w:r w:rsidRPr="005976EE">
              <w:rPr>
                <w:rFonts w:ascii="Tahoma" w:hAnsi="Tahoma" w:cs="Tahoma"/>
                <w:sz w:val="20"/>
                <w:szCs w:val="20"/>
              </w:rPr>
              <w:t xml:space="preserve">5 </w:t>
            </w:r>
            <w:r w:rsidRPr="005976EE">
              <w:rPr>
                <w:rFonts w:ascii="Tahoma" w:hAnsi="Tahoma" w:cs="Tahoma" w:hint="cs"/>
                <w:sz w:val="20"/>
                <w:szCs w:val="20"/>
                <w:cs/>
                <w:lang w:bidi="th-TH"/>
              </w:rPr>
              <w:t xml:space="preserve">The king </w:t>
            </w:r>
            <w:r w:rsidRPr="005976EE">
              <w:rPr>
                <w:rFonts w:ascii="Tahoma" w:hAnsi="Tahoma" w:cs="Tahoma"/>
                <w:sz w:val="20"/>
                <w:szCs w:val="20"/>
                <w:lang w:bidi="th-TH"/>
              </w:rPr>
              <w:t xml:space="preserve">‘s Birthday&amp; Father‘s Day </w:t>
            </w:r>
            <w:r>
              <w:rPr>
                <w:rFonts w:ascii="Tahoma" w:hAnsi="Tahoma" w:cs="Tahoma"/>
                <w:sz w:val="20"/>
                <w:szCs w:val="20"/>
                <w:lang w:bidi="th-TH"/>
              </w:rPr>
              <w:t xml:space="preserve">                           10 Constitution Day   </w:t>
            </w:r>
          </w:p>
          <w:p w:rsidR="00470413" w:rsidRDefault="00470413" w:rsidP="0011689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Pr="005976EE">
              <w:rPr>
                <w:rFonts w:ascii="Tahoma" w:hAnsi="Tahoma" w:cs="Tahoma"/>
                <w:sz w:val="20"/>
                <w:szCs w:val="20"/>
              </w:rPr>
              <w:t xml:space="preserve"> Christmas Day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</w:t>
            </w:r>
            <w:r w:rsidRPr="005976EE">
              <w:rPr>
                <w:rFonts w:ascii="Tahoma" w:hAnsi="Tahoma" w:cs="Tahoma"/>
                <w:sz w:val="20"/>
                <w:szCs w:val="20"/>
              </w:rPr>
              <w:t xml:space="preserve">30 </w:t>
            </w:r>
            <w:r w:rsidRPr="005976EE">
              <w:rPr>
                <w:rFonts w:ascii="Tahoma" w:hAnsi="Tahoma" w:cs="Tahoma"/>
                <w:sz w:val="20"/>
                <w:szCs w:val="20"/>
                <w:lang w:bidi="th-TH"/>
              </w:rPr>
              <w:t xml:space="preserve">New Year’s </w:t>
            </w:r>
            <w:proofErr w:type="spellStart"/>
            <w:r w:rsidRPr="005976EE">
              <w:rPr>
                <w:rFonts w:ascii="Tahoma" w:hAnsi="Tahoma" w:cs="Tahoma"/>
                <w:sz w:val="20"/>
                <w:szCs w:val="20"/>
                <w:lang w:bidi="th-TH"/>
              </w:rPr>
              <w:t>Eve’observed</w:t>
            </w:r>
            <w:proofErr w:type="spellEnd"/>
            <w:r w:rsidRPr="005976EE">
              <w:rPr>
                <w:rFonts w:ascii="Tahoma" w:hAnsi="Tahoma" w:cs="Tahoma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bidi="th-TH"/>
              </w:rPr>
              <w:t xml:space="preserve">       </w:t>
            </w:r>
            <w:r w:rsidRPr="005976EE">
              <w:rPr>
                <w:rFonts w:ascii="Tahoma" w:hAnsi="Tahoma" w:cs="Tahoma"/>
                <w:sz w:val="20"/>
                <w:szCs w:val="20"/>
                <w:lang w:bidi="th-TH"/>
              </w:rPr>
              <w:t>31 New Year’s Eve</w:t>
            </w:r>
            <w:r>
              <w:rPr>
                <w:rFonts w:ascii="Tahoma" w:hAnsi="Tahoma" w:cs="Tahoma"/>
                <w:sz w:val="20"/>
                <w:szCs w:val="20"/>
                <w:lang w:bidi="th-TH"/>
              </w:rPr>
              <w:t xml:space="preserve"> </w:t>
            </w:r>
          </w:p>
        </w:tc>
      </w:tr>
    </w:tbl>
    <w:p w:rsidR="00470413" w:rsidRPr="005B7C2D" w:rsidRDefault="00470413" w:rsidP="00855795">
      <w:pPr>
        <w:pStyle w:val="Month"/>
        <w:jc w:val="left"/>
        <w:rPr>
          <w:rFonts w:ascii="Tahoma" w:hAnsi="Tahoma" w:cs="Tahoma"/>
          <w:sz w:val="16"/>
          <w:szCs w:val="16"/>
          <w:lang w:bidi="th-TH"/>
        </w:rPr>
      </w:pPr>
      <w:bookmarkStart w:id="0" w:name="_GoBack"/>
      <w:bookmarkEnd w:id="0"/>
    </w:p>
    <w:sectPr w:rsidR="00470413" w:rsidRPr="005B7C2D" w:rsidSect="00664792">
      <w:pgSz w:w="11907" w:h="16839" w:code="9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640C6"/>
    <w:rsid w:val="000E6F2E"/>
    <w:rsid w:val="001A7CBF"/>
    <w:rsid w:val="00220F80"/>
    <w:rsid w:val="00222357"/>
    <w:rsid w:val="00235EC2"/>
    <w:rsid w:val="00245E55"/>
    <w:rsid w:val="00250689"/>
    <w:rsid w:val="002608AC"/>
    <w:rsid w:val="002D7EAF"/>
    <w:rsid w:val="00311901"/>
    <w:rsid w:val="0032290B"/>
    <w:rsid w:val="003444C0"/>
    <w:rsid w:val="00361578"/>
    <w:rsid w:val="00386047"/>
    <w:rsid w:val="00390D6E"/>
    <w:rsid w:val="003A296C"/>
    <w:rsid w:val="003A76E7"/>
    <w:rsid w:val="003B7EFE"/>
    <w:rsid w:val="0043725E"/>
    <w:rsid w:val="004570C4"/>
    <w:rsid w:val="004640C6"/>
    <w:rsid w:val="00470413"/>
    <w:rsid w:val="00472FBF"/>
    <w:rsid w:val="004A248E"/>
    <w:rsid w:val="004E1D30"/>
    <w:rsid w:val="00521385"/>
    <w:rsid w:val="00552EC2"/>
    <w:rsid w:val="005976EE"/>
    <w:rsid w:val="005B7C2D"/>
    <w:rsid w:val="005D5F92"/>
    <w:rsid w:val="00613FE3"/>
    <w:rsid w:val="00664792"/>
    <w:rsid w:val="00677582"/>
    <w:rsid w:val="0069680A"/>
    <w:rsid w:val="006C7F56"/>
    <w:rsid w:val="006E4AD1"/>
    <w:rsid w:val="00751038"/>
    <w:rsid w:val="00767B77"/>
    <w:rsid w:val="007978B3"/>
    <w:rsid w:val="00797AE2"/>
    <w:rsid w:val="007C45AB"/>
    <w:rsid w:val="007D43A0"/>
    <w:rsid w:val="007E01D5"/>
    <w:rsid w:val="007E0A68"/>
    <w:rsid w:val="007F199C"/>
    <w:rsid w:val="007F384D"/>
    <w:rsid w:val="00855795"/>
    <w:rsid w:val="00867768"/>
    <w:rsid w:val="008A0DE3"/>
    <w:rsid w:val="00917CD9"/>
    <w:rsid w:val="009A657B"/>
    <w:rsid w:val="009B1096"/>
    <w:rsid w:val="009F7B8B"/>
    <w:rsid w:val="00A02842"/>
    <w:rsid w:val="00A23D8D"/>
    <w:rsid w:val="00A24550"/>
    <w:rsid w:val="00A25207"/>
    <w:rsid w:val="00A3381A"/>
    <w:rsid w:val="00A7358F"/>
    <w:rsid w:val="00AA2ED7"/>
    <w:rsid w:val="00AE1797"/>
    <w:rsid w:val="00B11F5B"/>
    <w:rsid w:val="00B27763"/>
    <w:rsid w:val="00BB1183"/>
    <w:rsid w:val="00BE1D50"/>
    <w:rsid w:val="00C00D31"/>
    <w:rsid w:val="00C470A8"/>
    <w:rsid w:val="00C662B3"/>
    <w:rsid w:val="00CF0A20"/>
    <w:rsid w:val="00D37220"/>
    <w:rsid w:val="00D66AA7"/>
    <w:rsid w:val="00D979BA"/>
    <w:rsid w:val="00E00A37"/>
    <w:rsid w:val="00E21FCF"/>
    <w:rsid w:val="00E44536"/>
    <w:rsid w:val="00EA5312"/>
    <w:rsid w:val="00FE5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357"/>
  </w:style>
  <w:style w:type="paragraph" w:styleId="1">
    <w:name w:val="heading 1"/>
    <w:basedOn w:val="a"/>
    <w:next w:val="a"/>
    <w:link w:val="10"/>
    <w:uiPriority w:val="9"/>
    <w:qFormat/>
    <w:rsid w:val="002223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23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23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23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235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235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23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235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235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223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223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หัวเรื่อง 3 อักขระ"/>
    <w:basedOn w:val="a0"/>
    <w:link w:val="3"/>
    <w:uiPriority w:val="9"/>
    <w:rsid w:val="002223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หัวเรื่อง 4 อักขระ"/>
    <w:basedOn w:val="a0"/>
    <w:link w:val="4"/>
    <w:uiPriority w:val="9"/>
    <w:rsid w:val="002223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uiPriority w:val="9"/>
    <w:rsid w:val="002223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หัวเรื่อง 6 อักขระ"/>
    <w:basedOn w:val="a0"/>
    <w:link w:val="6"/>
    <w:uiPriority w:val="9"/>
    <w:rsid w:val="0022235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หัวเรื่อง 7 อักขระ"/>
    <w:basedOn w:val="a0"/>
    <w:link w:val="7"/>
    <w:uiPriority w:val="9"/>
    <w:rsid w:val="002223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basedOn w:val="a0"/>
    <w:link w:val="8"/>
    <w:uiPriority w:val="9"/>
    <w:rsid w:val="0022235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หัวเรื่อง 9 อักขระ"/>
    <w:basedOn w:val="a0"/>
    <w:link w:val="9"/>
    <w:uiPriority w:val="9"/>
    <w:rsid w:val="0022235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ay">
    <w:name w:val="Day"/>
    <w:basedOn w:val="a"/>
    <w:qFormat/>
    <w:rsid w:val="00222357"/>
    <w:pPr>
      <w:spacing w:before="120" w:after="120"/>
      <w:jc w:val="center"/>
    </w:pPr>
    <w:rPr>
      <w:color w:val="FFFFFF" w:themeColor="background1"/>
      <w:sz w:val="28"/>
    </w:rPr>
  </w:style>
  <w:style w:type="paragraph" w:styleId="a3">
    <w:name w:val="Subtitle"/>
    <w:basedOn w:val="a"/>
    <w:next w:val="a"/>
    <w:link w:val="a4"/>
    <w:uiPriority w:val="11"/>
    <w:qFormat/>
    <w:rsid w:val="002223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ชื่อเรื่องรอง อักขระ"/>
    <w:basedOn w:val="a0"/>
    <w:link w:val="a3"/>
    <w:uiPriority w:val="11"/>
    <w:rsid w:val="002223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trong"/>
    <w:basedOn w:val="a0"/>
    <w:uiPriority w:val="22"/>
    <w:qFormat/>
    <w:rsid w:val="00222357"/>
    <w:rPr>
      <w:b/>
      <w:bCs/>
    </w:rPr>
  </w:style>
  <w:style w:type="character" w:styleId="a6">
    <w:name w:val="Emphasis"/>
    <w:basedOn w:val="a0"/>
    <w:uiPriority w:val="20"/>
    <w:qFormat/>
    <w:rsid w:val="00222357"/>
    <w:rPr>
      <w:i/>
      <w:iCs/>
    </w:rPr>
  </w:style>
  <w:style w:type="paragraph" w:styleId="a7">
    <w:name w:val="No Spacing"/>
    <w:uiPriority w:val="1"/>
    <w:qFormat/>
    <w:rsid w:val="00222357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222357"/>
    <w:pPr>
      <w:ind w:left="720"/>
      <w:contextualSpacing/>
    </w:pPr>
  </w:style>
  <w:style w:type="paragraph" w:styleId="a9">
    <w:name w:val="Quote"/>
    <w:basedOn w:val="a"/>
    <w:next w:val="a"/>
    <w:link w:val="aa"/>
    <w:uiPriority w:val="29"/>
    <w:qFormat/>
    <w:rsid w:val="00222357"/>
    <w:rPr>
      <w:i/>
      <w:iCs/>
      <w:color w:val="000000" w:themeColor="text1"/>
    </w:rPr>
  </w:style>
  <w:style w:type="character" w:customStyle="1" w:styleId="aa">
    <w:name w:val="คำอ้างอิง อักขระ"/>
    <w:basedOn w:val="a0"/>
    <w:link w:val="a9"/>
    <w:uiPriority w:val="29"/>
    <w:rsid w:val="00222357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2223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222357"/>
    <w:rPr>
      <w:b/>
      <w:bCs/>
      <w:i/>
      <w:iCs/>
      <w:color w:val="4F81BD" w:themeColor="accent1"/>
    </w:rPr>
  </w:style>
  <w:style w:type="character" w:styleId="ad">
    <w:name w:val="Subtle Emphasis"/>
    <w:basedOn w:val="a0"/>
    <w:uiPriority w:val="19"/>
    <w:qFormat/>
    <w:rsid w:val="00222357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222357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222357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222357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222357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222357"/>
    <w:pPr>
      <w:outlineLvl w:val="9"/>
    </w:pPr>
  </w:style>
  <w:style w:type="paragraph" w:styleId="af3">
    <w:name w:val="header"/>
    <w:basedOn w:val="a"/>
    <w:link w:val="af4"/>
    <w:uiPriority w:val="99"/>
    <w:semiHidden/>
    <w:unhideWhenUsed/>
    <w:rsid w:val="00222357"/>
    <w:pPr>
      <w:tabs>
        <w:tab w:val="center" w:pos="4680"/>
        <w:tab w:val="right" w:pos="9360"/>
      </w:tabs>
    </w:pPr>
  </w:style>
  <w:style w:type="character" w:customStyle="1" w:styleId="af4">
    <w:name w:val="หัวกระดาษ อักขระ"/>
    <w:basedOn w:val="a0"/>
    <w:link w:val="af3"/>
    <w:uiPriority w:val="99"/>
    <w:semiHidden/>
    <w:rsid w:val="00222357"/>
    <w:rPr>
      <w:sz w:val="24"/>
      <w:szCs w:val="24"/>
    </w:rPr>
  </w:style>
  <w:style w:type="table" w:styleId="-2">
    <w:name w:val="Colorful List Accent 2"/>
    <w:basedOn w:val="a1"/>
    <w:uiPriority w:val="72"/>
    <w:rsid w:val="0022235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af5">
    <w:name w:val="Balloon Text"/>
    <w:basedOn w:val="a"/>
    <w:link w:val="af6"/>
    <w:uiPriority w:val="99"/>
    <w:semiHidden/>
    <w:unhideWhenUsed/>
    <w:rsid w:val="00222357"/>
    <w:rPr>
      <w:rFonts w:ascii="Tahoma" w:hAnsi="Tahoma" w:cs="Tahoma"/>
      <w:sz w:val="16"/>
      <w:szCs w:val="16"/>
    </w:rPr>
  </w:style>
  <w:style w:type="character" w:customStyle="1" w:styleId="af6">
    <w:name w:val="ข้อความบอลลูน อักขระ"/>
    <w:basedOn w:val="a0"/>
    <w:link w:val="af5"/>
    <w:uiPriority w:val="99"/>
    <w:semiHidden/>
    <w:rsid w:val="00222357"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59"/>
    <w:rsid w:val="002223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uiPriority w:val="35"/>
    <w:semiHidden/>
    <w:unhideWhenUsed/>
    <w:qFormat/>
    <w:rsid w:val="0022235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Month">
    <w:name w:val="Month"/>
    <w:basedOn w:val="af3"/>
    <w:qFormat/>
    <w:rsid w:val="00222357"/>
    <w:pPr>
      <w:spacing w:after="240"/>
      <w:jc w:val="center"/>
    </w:pPr>
    <w:rPr>
      <w:rFonts w:asciiTheme="majorHAnsi" w:hAnsiTheme="majorHAnsi"/>
      <w:b/>
      <w:color w:val="4F81BD" w:themeColor="accent1"/>
      <w:sz w:val="60"/>
      <w:szCs w:val="60"/>
    </w:rPr>
  </w:style>
  <w:style w:type="paragraph" w:customStyle="1" w:styleId="Month-FebJuneOct">
    <w:name w:val="Month-Feb June Oct"/>
    <w:basedOn w:val="Month"/>
    <w:qFormat/>
    <w:rsid w:val="00222357"/>
    <w:rPr>
      <w:color w:val="8064A2" w:themeColor="accent4"/>
    </w:rPr>
  </w:style>
  <w:style w:type="paragraph" w:customStyle="1" w:styleId="Month-MarJulNov">
    <w:name w:val="Month-Mar Jul Nov"/>
    <w:basedOn w:val="af3"/>
    <w:qFormat/>
    <w:rsid w:val="00222357"/>
    <w:pPr>
      <w:spacing w:after="240"/>
      <w:jc w:val="center"/>
    </w:pPr>
    <w:rPr>
      <w:rFonts w:asciiTheme="majorHAnsi" w:hAnsiTheme="majorHAnsi"/>
      <w:b/>
      <w:color w:val="C0504D" w:themeColor="accent2"/>
      <w:sz w:val="60"/>
      <w:szCs w:val="60"/>
    </w:rPr>
  </w:style>
  <w:style w:type="paragraph" w:customStyle="1" w:styleId="Month-AprAugDec">
    <w:name w:val="Month-Apr Aug Dec"/>
    <w:basedOn w:val="Month"/>
    <w:qFormat/>
    <w:rsid w:val="00222357"/>
    <w:rPr>
      <w:color w:val="F79646" w:themeColor="accent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porn\AppData\Roaming\Microsoft\Templates\2011calendar_basi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FC80C-7837-4848-B566-5FAB564B96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94C0C6-6E5A-4088-87F1-3A599AD6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2011calendar_basic</Template>
  <TotalTime>547</TotalTime>
  <Pages>8</Pages>
  <Words>773</Words>
  <Characters>4408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34</cp:revision>
  <dcterms:created xsi:type="dcterms:W3CDTF">2010-12-03T04:44:00Z</dcterms:created>
  <dcterms:modified xsi:type="dcterms:W3CDTF">2012-12-18T14:02:00Z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TC300028261033</vt:lpwstr>
  </property>
</Properties>
</file>